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margin" w:tblpY="-224"/>
        <w:tblW w:w="11232" w:type="dxa"/>
        <w:tblInd w:w="0" w:type="dxa"/>
        <w:tblLayout w:type="fixed"/>
        <w:tblCellMar>
          <w:top w:w="288" w:type="dxa"/>
          <w:left w:w="115" w:type="dxa"/>
          <w:bottom w:w="0" w:type="dxa"/>
          <w:right w:w="115" w:type="dxa"/>
        </w:tblCellMar>
      </w:tblPr>
      <w:tblGrid>
        <w:gridCol w:w="3456"/>
        <w:gridCol w:w="432"/>
        <w:gridCol w:w="3456"/>
        <w:gridCol w:w="432"/>
        <w:gridCol w:w="3456"/>
      </w:tblGrid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873610155"/>
              <w:placeholder>
                <w:docPart w:val="37A64680103B44CDB676CA98FF6DE5B4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873610167"/>
              <w:placeholder>
                <w:docPart w:val="88977C1523374FCF8637F48843E518FB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5837238"/>
              <w:placeholder>
                <w:docPart w:val="D91E9AE0A28648098F1CE7F37AA80CE0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858231007"/>
              <w:placeholder>
                <w:docPart w:val="F7DBC994693646968E43A497D255553C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2024896246"/>
              <w:placeholder>
                <w:docPart w:val="F6AD3CB66A9D47BDA2EC2F686BC63FF6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139774554"/>
              <w:placeholder>
                <w:docPart w:val="0FF36572D3F64BC5867EC7F06C0D7374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1770306796"/>
              <w:placeholder>
                <w:docPart w:val="0C6D40BB59D243D2A18E241085B102E6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272773560"/>
              <w:placeholder>
                <w:docPart w:val="379AAF096F2A4F518FEE4AE6F3A0830B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1918546725"/>
              <w:placeholder>
                <w:docPart w:val="AAC238D620344FBC98B68616CA9AA44E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2016673288"/>
              <w:placeholder>
                <w:docPart w:val="411903C487334F678D172A301AC87F8D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515541052"/>
              <w:placeholder>
                <w:docPart w:val="F39E96622CC5482F9A600B5941DAE241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409239353"/>
              <w:placeholder>
                <w:docPart w:val="627EC55CE772465DB9A82E5C1BEF71DB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969542369"/>
              <w:placeholder>
                <w:docPart w:val="9B0580A7A91244EE8C3DA6F6CED0A867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668609745"/>
              <w:placeholder>
                <w:docPart w:val="CFB6C4C571604800A8D324045A9B8CC1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1806153234"/>
              <w:placeholder>
                <w:docPart w:val="EDE3C4CC0CE6493FA0D6248812FE3FD0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881585195"/>
              <w:placeholder>
                <w:docPart w:val="3381711122E04F50AB934E8EF2300A0E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68077822"/>
              <w:placeholder>
                <w:docPart w:val="1DE7B3957AF0446AA8B0A87E798DBF97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835125282"/>
              <w:placeholder>
                <w:docPart w:val="12FB1DE25F014B8B8249DC12B5206E1B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166443764"/>
              <w:placeholder>
                <w:docPart w:val="916ECFB3938E41E0923926270ACF5D32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306405507"/>
              <w:placeholder>
                <w:docPart w:val="693C94E38AB64A44BE97553D37AB9FFB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810101044"/>
              <w:placeholder>
                <w:docPart w:val="C8086DCB743A459093ABEF9F91A0EE8C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845356476"/>
              <w:placeholder>
                <w:docPart w:val="BCAFA74E8CDE4104970F1F8BC21A9F66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2045047198"/>
              <w:placeholder>
                <w:docPart w:val="6C96376C04EF4C74BCD8795F88A03805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302046264"/>
              <w:placeholder>
                <w:docPart w:val="F4208DBBA85B4FBEA3FC515F592AF9F4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373315482"/>
              <w:placeholder>
                <w:docPart w:val="F8BD1A8509724F9F838D463DBD5F66B3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258978645"/>
              <w:placeholder>
                <w:docPart w:val="600CF85CEB634F6E9F735AA69D39A277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723180206"/>
              <w:placeholder>
                <w:docPart w:val="6658F999A52848669C532F56B61A67BA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1502893712"/>
              <w:placeholder>
                <w:docPart w:val="7C222E0D86B64CB78D56D629F1583DAC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903743861"/>
              <w:placeholder>
                <w:docPart w:val="EEED360C37C84EB180DB998E5792B684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547267864"/>
              <w:placeholder>
                <w:docPart w:val="1689A962115849F5A53FCC6EB10BB1C0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728538626"/>
              <w:placeholder>
                <w:docPart w:val="7B0F24CD1FC54FD18157BA9BFC3916A2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694843387"/>
              <w:placeholder>
                <w:docPart w:val="8CA247E1D0AE420EB77C1E7B209B844C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808597116"/>
              <w:placeholder>
                <w:docPart w:val="AB10A2F1C02A4AF3870B523876547788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526442075"/>
              <w:placeholder>
                <w:docPart w:val="1B88221A8CFF4DB48A9E0DFFE670FA78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501947665"/>
              <w:placeholder>
                <w:docPart w:val="04D9EB01A9B2413F95219D245639420E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1976166531"/>
              <w:placeholder>
                <w:docPart w:val="F71752CFB3C7478BB8A538B8E79DCC04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708851297"/>
              <w:placeholder>
                <w:docPart w:val="6188F4BAF17B48599FD9119976A6A4FA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1751159609"/>
              <w:placeholder>
                <w:docPart w:val="74219EE6AD0B4F11AA75CD23725F3CAE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2518221"/>
              <w:placeholder>
                <w:docPart w:val="28A31C549B6645CAB6A3672E48A02249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082026356"/>
              <w:placeholder>
                <w:docPart w:val="DD36E81FD162453BA8922AE4F2BE8DE8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733162063"/>
              <w:placeholder>
                <w:docPart w:val="DFEB3B6AF7A54C2CAB740FD6B89D87CB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1383201945"/>
              <w:placeholder>
                <w:docPart w:val="A385814607C540E4A5EFC74756AE8C58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2058995343"/>
              <w:placeholder>
                <w:docPart w:val="C24563E516F240AF809AE8062570CFD0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236865957"/>
              <w:placeholder>
                <w:docPart w:val="D3CADBDD300149ACB9F41213429B6426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561218642"/>
              <w:placeholder>
                <w:docPart w:val="C222AAFE9B9E41C9ABACF8B8BD23E8F8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2058200177"/>
              <w:placeholder>
                <w:docPart w:val="858549650D1B48FC95D0FB002F8365C3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768157487"/>
              <w:placeholder>
                <w:docPart w:val="7A956E305E2C442BA7C664009E3C6142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989592764"/>
              <w:placeholder>
                <w:docPart w:val="3B04477FE7364CC68AAED482EBB6D494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667323561"/>
              <w:placeholder>
                <w:docPart w:val="937471E495304A2482ABB30BDF27B038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411276279"/>
              <w:placeholder>
                <w:docPart w:val="961146B569144C7687E829DBA764732C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987394040"/>
              <w:placeholder>
                <w:docPart w:val="B043FB0312C04CD7942D59AC0B8DF2C8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1619754329"/>
              <w:placeholder>
                <w:docPart w:val="A05C392C4C154A059918B48B9225FA2D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560470200"/>
              <w:placeholder>
                <w:docPart w:val="26AB9CFC9D794084BFED9B8A4DD67432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1431108836"/>
              <w:placeholder>
                <w:docPart w:val="88550E4EF6B149FB93D49D0BB074A49F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637842318"/>
              <w:placeholder>
                <w:docPart w:val="612CE8ED6C0B4C01953D4307A688AFDA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576044111"/>
              <w:placeholder>
                <w:docPart w:val="CFB375E7B3D74CD5ADE54DDF6D680974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790355532"/>
              <w:placeholder>
                <w:docPart w:val="5ADED6539FBF4E1AA5A22CA85A139926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478770950"/>
              <w:placeholder>
                <w:docPart w:val="D9BC641847E5430B87034060AB6C0A51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1048416750"/>
              <w:placeholder>
                <w:docPart w:val="F00A12D15600424785CE1DB80B53D2FD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1456010261"/>
              <w:placeholder>
                <w:docPart w:val="B45C99E9226C4F04B3FCD2E65973ABC1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1862886722"/>
              <w:placeholder>
                <w:docPart w:val="8CC29A1BDE2D426FA7BA7BAED86A8C24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991938116"/>
              <w:placeholder>
                <w:docPart w:val="BBE0D3A7BBB6477BB41FB1C0F00D68BD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949590806"/>
              <w:placeholder>
                <w:docPart w:val="8BEC62C4D4EA47F5B838EBE7CE108842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089578985"/>
              <w:placeholder>
                <w:docPart w:val="6C87226CB47946378A1D2B1185075625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246808244"/>
              <w:placeholder>
                <w:docPart w:val="45DA5BBA9A2D431DA55C0D9EB02F6F1D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272761702"/>
              <w:placeholder>
                <w:docPart w:val="244BCD202A4F49CBA0BAA4726D38EA64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895688624"/>
              <w:placeholder>
                <w:docPart w:val="F6A729276F144438991E4D7C8A2C7694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2133309174"/>
              <w:placeholder>
                <w:docPart w:val="3454E0B62C174862BCC4B2BE98CE475D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1519189704"/>
              <w:placeholder>
                <w:docPart w:val="6BBFB0368B4D4588A4F3CDE53C1929A6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253672208"/>
              <w:placeholder>
                <w:docPart w:val="45414F28C6EE4E44B352C16B073B7E61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5064101"/>
              <w:placeholder>
                <w:docPart w:val="503C101C92044BF6B87E2DCFA8B8ABE8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1395347805"/>
              <w:placeholder>
                <w:docPart w:val="D0FA928C234F49DF959A9A2D342326EA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615989845"/>
              <w:placeholder>
                <w:docPart w:val="75DF2DFC20A14737B0759079FF3427C9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478140837"/>
              <w:placeholder>
                <w:docPart w:val="CD772E63069845A3B027856E80608815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1977640416"/>
              <w:placeholder>
                <w:docPart w:val="47D0AA7E6A09452FA67585AAE9B4FB46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887337723"/>
              <w:placeholder>
                <w:docPart w:val="E222285150CC40A881823B8A41952E57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350922460"/>
              <w:placeholder>
                <w:docPart w:val="EDB736DBEAB64C5DAFFAC1CB1EFE1B48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1589460866"/>
              <w:placeholder>
                <w:docPart w:val="40D86348C95E4DACBF3C5D3F2C44B53B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486011934"/>
              <w:placeholder>
                <w:docPart w:val="65F114398F06433EB42D901F3441BB9A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816852269"/>
              <w:placeholder>
                <w:docPart w:val="223489C442C54A4BA25FA200FD6CE27F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2040861854"/>
              <w:placeholder>
                <w:docPart w:val="7C3B654AACF64B73B939EF79E087BE6B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  <w:tr>
        <w:tblPrEx>
          <w:tblCellMar>
            <w:top w:w="288" w:type="dxa"/>
            <w:left w:w="115" w:type="dxa"/>
            <w:bottom w:w="0" w:type="dxa"/>
            <w:right w:w="115" w:type="dxa"/>
          </w:tblCellMar>
        </w:tblPrEx>
        <w:trPr>
          <w:trHeight w:val="1440" w:hRule="exact"/>
        </w:trPr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-1941982525"/>
              <w:placeholder>
                <w:docPart w:val="AE6A6D0A33B14F1FB58E5697F8480799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942277991"/>
              <w:placeholder>
                <w:docPart w:val="6EFDF605B309435BBB387CDE37D0F8A3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-1750733540"/>
              <w:placeholder>
                <w:docPart w:val="C87F1A3107CD4077AA9CB1A063033541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243926108"/>
              <w:placeholder>
                <w:docPart w:val="E5003B7B6A7C44FEA9735AF157438AD5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1750734203"/>
              <w:placeholder>
                <w:docPart w:val="E3C01B71B5744734953F66FDD15F03BC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1790620901"/>
              <w:placeholder>
                <w:docPart w:val="26BC057659834226AB3581D6A476391B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  <w:tc>
          <w:tcPr>
            <w:tcW w:w="432" w:type="dxa"/>
          </w:tcPr>
          <w:p>
            <w:pPr>
              <w:rPr>
                <w:rFonts w:asciiTheme="majorHAnsi" w:hAnsiTheme="majorHAnsi"/>
                <w:color w:val="auto"/>
              </w:rPr>
            </w:pPr>
          </w:p>
        </w:tc>
        <w:tc>
          <w:tcPr>
            <w:tcW w:w="3456" w:type="dxa"/>
          </w:tcPr>
          <w:sdt>
            <w:sdtPr>
              <w:rPr>
                <w:color w:val="auto"/>
              </w:rPr>
              <w:alias w:val="Name"/>
              <w:tag w:val="Name"/>
              <w:id w:val="107786224"/>
              <w:placeholder>
                <w:docPart w:val="16455C265AAF42DBA1D55D28550C7C41"/>
              </w:placeholder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pStyle w:val="12"/>
                  <w:framePr w:hSpace="0" w:wrap="auto" w:vAnchor="margin" w:hAnchor="text" w:yAlign="inline"/>
                  <w:rPr>
                    <w:color w:val="auto"/>
                  </w:rPr>
                </w:pPr>
                <w:r>
                  <w:rPr>
                    <w:color w:val="auto"/>
                  </w:rPr>
                  <w:t>Name</w:t>
                </w:r>
              </w:p>
            </w:sdtContent>
          </w:sdt>
          <w:sdt>
            <w:sdtPr>
              <w:rPr>
                <w:color w:val="auto"/>
              </w:rPr>
              <w:alias w:val="Address"/>
              <w:tag w:val="Address"/>
              <w:id w:val="-51709475"/>
              <w:placeholder>
                <w:docPart w:val="BF4E1FE11171483595C918BA2FB430BA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Street Address</w:t>
                </w:r>
              </w:p>
            </w:sdtContent>
          </w:sdt>
          <w:sdt>
            <w:sdtPr>
              <w:rPr>
                <w:color w:val="auto"/>
              </w:rPr>
              <w:alias w:val="City, ST  ZIP Code"/>
              <w:tag w:val="City, ST  ZIP Code"/>
              <w:id w:val="187115236"/>
              <w:placeholder>
                <w:docPart w:val="47B72A5F059748B19B956283AD17D19B"/>
              </w:placeholder>
              <w:showingPlcHdr/>
              <w15:dataBinding w:prefixMappings="xmlns:ns0='http://schemas.microsoft.com/office/2006/coverPageProps' " w:xpath="/ns0:CoverPageProperties[1]/ns0:CompanyEmail[1]" w:storeItemID="{55AF091B-3C7A-41E3-B477-F2FDAA23CFDA}"/>
              <w15:appearance w15:val="hidden"/>
              <w:text w:multiLine="1"/>
            </w:sdtPr>
            <w:sdtEndPr>
              <w:rPr>
                <w:color w:val="auto"/>
              </w:rPr>
            </w:sdtEndPr>
            <w:sdtContent>
              <w:p>
                <w:pPr>
                  <w:rPr>
                    <w:color w:val="auto"/>
                  </w:rPr>
                </w:pPr>
                <w:r>
                  <w:rPr>
                    <w:color w:val="auto"/>
                  </w:rPr>
                  <w:t>City, ST ZIP Code</w:t>
                </w:r>
              </w:p>
            </w:sdtContent>
          </w:sdt>
        </w:tc>
      </w:tr>
    </w:tbl>
    <w:p>
      <w:pPr>
        <w:rPr>
          <w:rFonts w:asciiTheme="majorHAnsi" w:hAnsiTheme="majorHAnsi"/>
        </w:rPr>
      </w:pPr>
      <w:bookmarkStart w:id="0" w:name="_GoBack"/>
      <w:bookmarkEnd w:id="0"/>
    </w:p>
    <w:sectPr>
      <w:headerReference r:id="rId3" w:type="default"/>
      <w:footerReference r:id="rId4" w:type="default"/>
      <w:pgSz w:w="12240" w:h="15840"/>
      <w:pgMar w:top="720" w:right="432" w:bottom="432" w:left="576" w:header="432" w:footer="43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g">
          <w:drawing>
            <wp:anchor distT="0" distB="0" distL="114300" distR="114300" simplePos="0" relativeHeight="251737088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-1864360</wp:posOffset>
              </wp:positionV>
              <wp:extent cx="2343150" cy="859790"/>
              <wp:effectExtent l="0" t="0" r="6350" b="4445"/>
              <wp:wrapNone/>
              <wp:docPr id="1531" name="Group 15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32" name="Group 153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3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3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3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2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3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-146.8pt;height:67.7pt;width:184.5pt;z-index:251737088;mso-width-relative:page;mso-height-relative:page;" coordorigin="0,-1" coordsize="2343278,859536" o:gfxdata="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BV6JtO3AAAAA0BAAAPAAAAAAAAAAEAIAAAACIAAABkcnMvZG93bnJldi54bWxQSwECFAAU&#10;AAAACACHTuJAfWNJFgsFAABrFQAADgAAAAAAAAABACAAAAArAQAAZHJzL2Uyb0RvYy54bWxQSwUG&#10;AAAAAAYABgBZAQAAqA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iGaxxLsAAADd&#10;AAAADwAAAGRycy9kb3ducmV2LnhtbEVPTYvCMBC9L/gfwgje1rSKi1SjiKh4EGFVEG9DM7bFZlKa&#10;2Oq/N4LgbR7vc6bzhylFQ7UrLCuI+xEI4tTqgjMFp+P6dwzCeWSNpWVS8CQH81nnZ4qJti3/U3Pw&#10;mQgh7BJUkHtfJVK6NCeDrm8r4sBdbW3QB1hnUtfYhnBTykEU/UmDBYeGHCta5pTeDnejYNNiuxjG&#10;q2Z3uy6fl+Nof97FpFSvG0cTEJ4e/iv+uLc6zB8NB/D+JpwgZy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hmscS7AAAA3QAAAA8AAAAAAAAAAQAgAAAAIgAAAGRycy9kb3ducmV2LnhtbFBL&#10;AQIUABQAAAAIAIdO4kAzLwWeOwAAADkAAAAVAAAAAAAAAAEAIAAAAAoBAABkcnMvZ3JvdXBzaGFw&#10;ZXhtbC54bWxQSwUGAAAAAAYABgBgAQAAxwMAAAAA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TCd/Eb4AAADd&#10;AAAADwAAAGRycy9kb3ducmV2LnhtbEVPTWvCQBC9F/wPywi91U0qKRJdBYUSKUQwCl6H7JhEs7Mh&#10;uzW2v74rFLzN433OYnU3rbhR7xrLCuJJBIK4tLrhSsHx8Pk2A+E8ssbWMin4IQer5ehlgam2A+/p&#10;VvhKhBB2KSqove9SKV1Zk0E3sR1x4M62N+gD7CupexxCuGnlexR9SIMNh4YaO9rUVF6Lb6NgXfxe&#10;iny/O5232cHa/JQlX9dMqddxHM1BeLr7p/jfvdVhfjKdwuObcIJ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d/Eb4A&#10;AADdAAAADwAAAAAAAAABACAAAAAiAAAAZHJzL2Rvd25yZXYueG1sUEsBAhQAFAAAAAgAh07iQDMv&#10;BZ47AAAAOQAAABAAAAAAAAAAAQAgAAAADQEAAGRycy9zaGFwZXhtbC54bWxQSwUGAAAAAAYABgBb&#10;AQAAtwMA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yaZIpLoAAADd&#10;AAAADwAAAGRycy9kb3ducmV2LnhtbEVPS27CMBDdV+IO1iCxK06AIggYFhSkLtjwOcAoHpKIeGzF&#10;00BvXyNV6m6e3nfW26drVU9dbDwbyMcZKOLS24YrA9fL4X0BKgqyxdYzGfihCNvN4G2NhfUPPlF/&#10;lkqlEI4FGqhFQqF1LGtyGMc+ECfu5juHkmBXadvhI4W7Vk+ybK4dNpwaagy0q6m8n7+dgdmyXB73&#10;n5LL3s2p3/nQ6hiMGQ3zbAVK6Cn/4j/3l03zP6YzeH2TTtC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pkikugAAAN0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purtP7oAAADd&#10;AAAADwAAAGRycy9kb3ducmV2LnhtbEVPS27CMBDdV+IO1iCxK06gIAgYFpRKXbDhc4BRPCQR8diK&#10;p4Hevq6ExG6e3nfW24drVU9dbDwbyMcZKOLS24YrA5fz1/sCVBRki61nMvBLEbabwdsaC+vvfKT+&#10;JJVKIRwLNFCLhELrWNbkMI59IE7c1XcOJcGu0rbDewp3rZ5k2Vw7bDg11BhoV1N5O/04Ax/LcnnY&#10;f0ouezenfudDq2MwZjTMsxUooYe8xE/3t03zZ9MZ/H+TTt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6u0/ugAAAN0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CjMq970AAADc&#10;AAAADwAAAGRycy9kb3ducmV2LnhtbEWPT2/CMAzF75P4DpGRuEyQwjSECoEDiIkjlLGz1Zim0DhV&#10;k/Hn2+PDpN1svef3fl6sHr5RN+piHdjAeJSBIi6Drbky8H3cDmegYkK22AQmA0+KsFr23haY23Dn&#10;A92KVCkJ4ZijAZdSm2sdS0ce4yi0xKKdQ+cxydpV2nZ4l3Df6EmWTbXHmqXBYUtrR+W1+PUGPj5D&#10;eo+Xn31Jbro7Hb62x01xMmbQH2dzUIke6d/8d72zgj8RWnlGJt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Myr3vQAA&#10;ANwAAAAPAAAAAAAAAAEAIAAAACIAAABkcnMvZG93bnJldi54bWxQSwECFAAUAAAACACHTuJAMy8F&#10;njsAAAA5AAAAEAAAAAAAAAABACAAAAAMAQAAZHJzL3NoYXBleG1sLnhtbFBLBQYAAAAABgAGAFsB&#10;AAC2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iIapgbwAAADc&#10;AAAADwAAAGRycy9kb3ducmV2LnhtbEVPTWsCMRC9F/ofwhS8FE3cg7SrUWRBWvAg2vY+bsbN0s1k&#10;SVJd/fWmUOhtHu9zFqvBdeJMIbaeNUwnCgRx7U3LjYbPj834BURMyAY7z6ThShFWy8eHBZbGX3hP&#10;50NqRA7hWKIGm1JfShlrSw7jxPfEmTv54DBlGBppAl5yuOtkodRMOmw5N1jsqbJUfx9+nIb1sRiq&#10;vbLP1fq6uaVdePtSW9Z69DRVcxCJhvQv/nO/mzy/eIXfZ/IF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GqYG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n6iszbwAAADc&#10;AAAADwAAAGRycy9kb3ducmV2LnhtbEWPwW7CQAxE70j9h5Ur9VY2AYRKYOFAQeqBS2k/wMq6SUTW&#10;u8q6Af6+PlTiZmvGM8+b3S30ZqQhd5EdlNMCDHEdfceNg++v4+sbmCzIHvvI5OBOGXbbp8kGKx+v&#10;/EnjWRqjIZwrdNCKpMraXLcUME9jIlbtJw4BRdehsX7Aq4aH3s6KYmkDdqwNLSbat1Rfzr/BwWJV&#10;r06HdynlEJY07mPqbU7OvTyXxRqM0E0e5v/rD6/4c8XXZ3QCu/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orM2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A/utLbwAAADc&#10;AAAADwAAAGRycy9kb3ducmV2LnhtbEVPTWsCMRC9F/ofwhS8FE1coZTVKLIgLXgQbXsfN+Nm6Way&#10;JKmu/npTKPQ2j/c5i9XgOnGmEFvPGqYTBYK49qblRsPnx2b8CiImZIOdZ9JwpQir5ePDAkvjL7yn&#10;8yE1IodwLFGDTakvpYy1JYdx4nvizJ18cJgyDI00AS853HWyUOpFOmw5N1jsqbJUfx9+nIb1sRiq&#10;vbLP1fq6uaVdePtSW9Z69DRVcxCJhvQv/nO/mzx/VsDvM/kCub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7rS2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6htPzLwAAADc&#10;AAAADwAAAGRycy9kb3ducmV2LnhtbEVPPWvDMBDdA/0P4gpZQiOnhja4kT0kBDoYit0u3Q7rapla&#10;J2MptvPvo0Ch2z3e5x2KxfZiotF3jhXstgkI4sbpjlsFX5/npz0IH5A19o5JwZU8FPnD6oCZdjNX&#10;NNWhFTGEfYYKTAhDJqVvDFn0WzcQR+7HjRZDhGMr9YhzDLe9fE6SF2mx49hgcKCjoea3vlgFJL/3&#10;PZfl2RxPH1X3WrOrNqlS68dd8gYi0BL+xX/udx3npyncn4kXyP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bT8y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38112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-956945</wp:posOffset>
              </wp:positionV>
              <wp:extent cx="2343150" cy="859790"/>
              <wp:effectExtent l="0" t="0" r="6350" b="4445"/>
              <wp:wrapNone/>
              <wp:docPr id="134" name="Group 1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36" name="Group 136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37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8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9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0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1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2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3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44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-75.35pt;height:67.7pt;width:184.5pt;z-index:251738112;mso-width-relative:page;mso-height-relative:page;" coordorigin="0,-1" coordsize="2343278,859536" o:gfxdata="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AE&#10;3NfH2wAAAAwBAAAPAAAAAAAAAAEAIAAAACIAAABkcnMvZG93bnJldi54bWxQSwECFAAUAAAACACH&#10;TuJAkVvFaAYFAABkFQAADgAAAAAAAAABACAAAAAqAQAAZHJzL2Uyb0RvYy54bWxQSwUGAAAAAAYA&#10;BgBZAQAAog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LuBBd7wAAADc&#10;AAAADwAAAGRycy9kb3ducmV2LnhtbEVP24rCMBB9X/Afwgi+ranKrlKNgoJUFhRsBV+HZmyrzaQ0&#10;8bZfvxEWfJvDuc5s8TC1uFHrKssKBv0IBHFudcWFgkO2/pyAcB5ZY22ZFDzJwWLe+ZhhrO2d93RL&#10;fSFCCLsYFZTeN7GULi/JoOvbhjhwJ9sa9AG2hdQt3kO4qeUwir6lwYpDQ4kNrUrKL+nVKFimv+d0&#10;u98dT5sks3Z7TL5+LolSve4gmoLw9PBv8b97o8P80Rhez4QL5P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gQXe8AAAA&#10;3A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Yd6gy7wAAADc&#10;AAAADwAAAGRycy9kb3ducmV2LnhtbEWPwW7CQAxE70j9h5Ur9VY2AYRKYOFAQeqBS2k/wMq6SUTW&#10;u8q6Af6+PlTiZmvGM8+b3S30ZqQhd5EdlNMCDHEdfceNg++v4+sbmCzIHvvI5OBOGXbbp8kGKx+v&#10;/EnjWRqjIZwrdNCKpMraXLcUME9jIlbtJw4BRdehsX7Aq4aH3s6KYmkDdqwNLSbat1Rfzr/BwWJV&#10;r06HdynlEJY07mPqbU7OvTyXxRqM0E0e5v/rD6/4c6XVZ3QCu/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eoMu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DpIFULkAAADc&#10;AAAADwAAAGRycy9kb3ducmV2LnhtbEVPzWrCQBC+F3yHZQRvdZNaxERXD1bBQy9VH2DIjkkwO7tk&#10;x6hv7xYKvc3H9zurzcN1aqA+tp4N5NMMFHHlbcu1gfNp/74AFQXZYueZDDwpwmY9elthaf2df2g4&#10;Sq1SCMcSDTQiodQ6Vg05jFMfiBN38b1DSbCvte3xnsJdpz+ybK4dtpwaGgy0bai6Hm/OwGdRFd+7&#10;L8ll5+Y0bH3odAzGTMZ5tgQl9JB/8Z/7YNP8WQG/z6QL9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6SBVC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KZrDUb4AAADc&#10;AAAADwAAAGRycy9kb3ducmV2LnhtbEWPT2/CMAzF75P4DpGRuEyQwjaECoEDE4jjKIOz1Zim0DhV&#10;k/Hn28+HSbvZes/v/bxYPXyjbtTFOrCB8SgDRVwGW3Nl4PuwGc5AxYRssQlMBp4UYbXsvSwwt+HO&#10;e7oVqVISwjFHAy6lNtc6lo48xlFoiUU7h85jkrWrtO3wLuG+0ZMsm2qPNUuDw5bWjspr8eMNvH2E&#10;9Bovp6+S3HR33G83h8/iaMygP87moBI90r/573pnBf9d8OUZmUA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ZrDUb4A&#10;AADc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qy9AJ7wAAADc&#10;AAAADwAAAGRycy9kb3ducmV2LnhtbEVPTWsCMRC9C/0PYQq9iCYrUspqFFmQFnoQbXsfN+Nm6Way&#10;JKmu/npTKPQ2j/c5y/XgOnGmEFvPGoqpAkFce9Nyo+HzYzt5ARETssHOM2m4UoT16mG0xNL4C+/p&#10;fEiNyCEcS9RgU+pLKWNtyWGc+p44cycfHKYMQyNNwEsOd52cKfUsHbacGyz2VFmqvw8/TsPmOBuq&#10;vbLjanPd3tIuvH6pd9b66bFQCxCJhvQv/nO/mTx/XsD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svQCe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WDDkXLoAAADc&#10;AAAADwAAAGRycy9kb3ducmV2LnhtbEVPzWrDMAy+D/YORoPdViehhCWr20PXwg67NOsDiFhNwmLZ&#10;xFrSvv08GPSmj+9Xm93VjWqmKQ6eDeSrDBRx6+3AnYHz1/HlFVQUZIujZzJwowi77ePDBmvrFz7R&#10;3EinUgjHGg30IqHWOrY9OYwrH4gTd/GTQ0lw6rSdcEnhbtRFlpXa4cCpocdA+57a7+bHGVhXbfV5&#10;eJdcDq6kee/DqGMw5vkpz95ACV3lLv53f9g0f13A3zPpAr39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MORcugAAANw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NLF7y7wAAADc&#10;AAAADwAAAGRycy9kb3ducmV2LnhtbEVPTWsCMRC9F/ofwhS8FE20RWRrFFmQCh6K2t6nm3GzuJks&#10;Saqrv74pFLzN433OfNm7VpwpxMazhvFIgSCuvGm41vB5WA9nIGJCNth6Jg1XirBcPD7MsTD+wjs6&#10;71MtcgjHAjXYlLpCylhZchhHviPO3NEHhynDUEsT8JLDXSsnSk2lw4Zzg8WOSkvVaf/jNKy+J325&#10;U/a5XF3Xt/QR3r/UlrUePI3VG4hEfbqL/90bk+e/vsDfM/kC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xe8u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PfSkxbwAAADc&#10;AAAADwAAAGRycy9kb3ducmV2LnhtbEVPTWvCQBC9F/wPywheSt1oRSV1zSES8CCURC/ehuw0G5qd&#10;DdnV6L/vFgq9zeN9zi572E7cafCtYwWLeQKCuHa65UbB5Vy8bUH4gKyxc0wKnuQh209edphqN3JJ&#10;9yo0IoawT1GBCaFPpfS1IYt+7nriyH25wWKIcGikHnCM4baTyyRZS4stxwaDPeWG6u/qZhWQvG47&#10;Pp0Kkx8+y3ZTsStf35WaTRfJB4hAj/Av/nMfdZy/WsHvM/ECu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30pMW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31968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-5522595</wp:posOffset>
              </wp:positionV>
              <wp:extent cx="2343150" cy="859790"/>
              <wp:effectExtent l="0" t="0" r="6350" b="4445"/>
              <wp:wrapNone/>
              <wp:docPr id="1491" name="Group 14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492" name="Group 149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49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9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0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-434.85pt;height:67.7pt;width:184.5pt;z-index:251731968;mso-width-relative:page;mso-height-relative:page;" coordorigin="0,-1" coordsize="2343278,859536" o:gfxdata="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2OHhY70AAADd&#10;AAAADwAAAGRycy9kb3ducmV2LnhtbEVPS4vCMBC+L/gfwgje1rS6ilajiLiLBxF8gHgbmrEtNpPS&#10;ZFv990ZY2Nt8fM+ZLx+mFA3VrrCsIO5HIIhTqwvOFJxP358TEM4jaywtk4InOVguOh9zTLRt+UDN&#10;0WcihLBLUEHufZVI6dKcDLq+rYgDd7O1QR9gnUldYxvCTSkHUTSWBgsODTlWtM4pvR9/jYKfFtvV&#10;MN40u/tt/byeRvvLLialet04moHw9PD/4j/3Vof5X9MBvL8JJ8jF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2OHhY70AAADdAAAADwAAAAAAAAABACAAAAAiAAAAZHJzL2Rvd25yZXYueG1s&#10;UEsBAhQAFAAAAAgAh07iQDMvBZ47AAAAOQAAABUAAAAAAAAAAQAgAAAADAEAAGRycy9ncm91cHNo&#10;YXBleG1sLnhtbFBLBQYAAAAABgAGAGABAADJAwAAAAA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HKAvtr0AAADd&#10;AAAADwAAAGRycy9kb3ducmV2LnhtbEVP24rCMBB9X9h/CCP4tqa6umg1CissFUHBKvg6NGNbbSal&#10;idevN4Kwb3M415nMbqYSF2pcaVlBtxOBIM6sLjlXsNv+fQ1BOI+ssbJMCu7kYDb9/JhgrO2VN3RJ&#10;fS5CCLsYFRTe17GULivIoOvYmjhwB9sY9AE2udQNXkO4qWQvin6kwZJDQ4E1zQvKTunZKPhNH8d0&#10;tVnvD4tka+1qnwyWp0SpdqsbjUF4uvl/8du90GF+f/QNr2/CCXL6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oC+2vQAA&#10;AN0AAAAPAAAAAAAAAAEAIAAAACIAAABkcnMvZG93bnJldi54bWxQSwECFAAUAAAACACHTuJAMy8F&#10;njsAAAA5AAAAEAAAAAAAAAABACAAAAAMAQAAZHJzL3NoYXBleG1sLnhtbFBLBQYAAAAABgAGAFsB&#10;AAC2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mSEYA7oAAADd&#10;AAAADwAAAGRycy9kb3ducmV2LnhtbEVPzWrCQBC+C77DMgVvukkJ0kRXD/5AD71ofYAhOyah2dkl&#10;O4369l2h4G0+vt9Zb++uVyMNsfNsIF9koIhrbztuDFy+j/MPUFGQLfaeycCDImw308kaK+tvfKLx&#10;LI1KIRwrNNCKhErrWLfkMC58IE7c1Q8OJcGh0XbAWwp3vX7PsqV22HFqaDHQrqX65/zrDBRlXX4d&#10;9pLLwS1p3PnQ6xiMmb3l2QqU0F1e4n/3p03zi7KA5zfpBL3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IRgDugAAAN0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9m29mLoAAADd&#10;AAAADwAAAGRycy9kb3ducmV2LnhtbEVPzWrCQBC+C32HZQredBNRaVJXD1bBgxdtH2DITpPQ7OyS&#10;nUZ9e1cQvM3H9zurzdV1aqA+tp4N5NMMFHHlbcu1gZ/v/eQDVBRki51nMnCjCJv122iFpfUXPtFw&#10;llqlEI4lGmhEQql1rBpyGKc+ECfu1/cOJcG+1rbHSwp3nZ5l2VI7bDk1NBho21D1d/53BuZFVRx3&#10;X5LLzi1p2PrQ6RiMGb/n2Scooau8xE/3wab582IBj2/SCXp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2bb2YugAAAN0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TWxwqL0AAADd&#10;AAAADwAAAGRycy9kb3ducmV2LnhtbEVPPW/CMBDdkfofrKvUBRUH2kYQYhiKUjFCUphP8RGHxuco&#10;doH++xqpUrd7ep+Xr2+2ExcafOtYwXSSgCCunW65UfBZFc9zED4ga+wck4If8rBePYxyzLS78p4u&#10;ZWhEDGGfoQITQp9J6WtDFv3E9cSRO7nBYohwaKQe8BrDbSdnSZJKiy3HBoM9vRuqv8pvq+DlzYWx&#10;Px93NZl0e9h/FNWmPCj19DhNliAC3cK/+M+91XH+6yKF+zfxB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bHCovQAA&#10;AN0AAAAPAAAAAAAAAAEAIAAAACIAAABkcnMvZG93bnJldi54bWxQSwECFAAUAAAACACHTuJAMy8F&#10;njsAAAA5AAAAEAAAAAAAAAABACAAAAAMAQAAZHJzL3NoYXBleG1sLnhtbFBLBQYAAAAABgAGAFsB&#10;AAC2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HpiD7b0AAADd&#10;AAAADwAAAGRycy9kb3ducmV2LnhtbEVPTWsCMRC9C/0PYQq9iCZKsXY1iixICz2Itr2Pm+lm6Way&#10;JKmu/fWNIPQ2j/c5y3XvWnGiEBvPGiZjBYK48qbhWsPH+3Y0BxETssHWM2m4UIT16m6wxML4M+/p&#10;dEi1yCEcC9RgU+oKKWNlyWEc+444c18+OEwZhlqagOcc7lo5VWomHTacGyx2VFqqvg8/TsPmOO3L&#10;vbLDcnPZ/qZdePlUb6z1w/1ELUAk6tO/+OZ+NXn+4/MTXL/JJ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mIPtvQAA&#10;AN0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GGwSBr0AAADd&#10;AAAADwAAAGRycy9kb3ducmV2LnhtbEWPwW7CQAxE70j9h5UrcYNNKoRIysKBUolDL0A/wMq6SdSs&#10;d5V1A/37+oDUm60Zzzxv9/cwmInG3Ed2UC4LMMRN9D23Dj6v74sNmCzIHofI5OCXMux3T7Mt1j7e&#10;+EzTRVqjIZxrdNCJpNra3HQUMC9jIlbtK44BRdextX7Em4aHwb4UxdoG7FkbOkx06Kj5vvwEB6uq&#10;qT6Ob1LKMaxpOsQ02Jycmz+XxSsYobv8mx/XJ6/4q0px9Rsdwe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bBIG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AEuyBL0AAADd&#10;AAAADwAAAGRycy9kb3ducmV2LnhtbEVPTWsCMRC9F/ofwhS8FE2UUupqFFmQCj0Utd7HzbhZ3EyW&#10;JNW1v74pFLzN433OfNm7VlwoxMazhvFIgSCuvGm41vC1Xw/fQMSEbLD1TBpuFGG5eHyYY2H8lbd0&#10;2aVa5BCOBWqwKXWFlLGy5DCOfEecuZMPDlOGoZYm4DWHu1ZOlHqVDhvODRY7Ki1V592307A6Tvpy&#10;q+xzubqtf9JneD+oD9Z68DRWMxCJ+nQX/7s3Js9/mU7h75t8gl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S7IEvQAA&#10;AN0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tvsgh78AAADd&#10;AAAADwAAAGRycy9kb3ducmV2LnhtbEWPT2sCMRDF74V+hzCFXoomVmpla/SgCB6EsquX3obNuFm6&#10;mSyb+O/bO4dCbzO8N+/9ZrG6hU5daEhtZAuTsQFFXEfXcmPheNiO5qBSRnbYRSYLd0qwWj4/LbBw&#10;8colXarcKAnhVKAFn3NfaJ1qTwHTOPbEop3iEDDLOjTaDXiV8NDpd2NmOmDL0uCxp7Wn+rc6Bwuk&#10;f+Yd7/dbv958l+1nxbF8m1r7+jIxX6Ay3fK/+e965wT/wwi/fCMj6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7IIe/&#10;AAAA3QAAAA8AAAAAAAAAAQAgAAAAIgAAAGRycy9kb3ducmV2LnhtbFBLAQIUABQAAAAIAIdO4kAz&#10;LwWeOwAAADkAAAAQAAAAAAAAAAEAIAAAAA4BAABkcnMvc2hhcGV4bWwueG1sUEsFBgAAAAAGAAYA&#10;WwEAALg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32992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-4608830</wp:posOffset>
              </wp:positionV>
              <wp:extent cx="2343150" cy="859790"/>
              <wp:effectExtent l="0" t="0" r="6350" b="4445"/>
              <wp:wrapNone/>
              <wp:docPr id="1501" name="Group 15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02" name="Group 150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0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0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1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-362.9pt;height:67.7pt;width:184.5pt;z-index:251732992;mso-width-relative:page;mso-height-relative:page;" coordorigin="0,-1" coordsize="2343278,859536" o:gfxdata="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Rgp7ebwAAADd&#10;AAAADwAAAGRycy9kb3ducmV2LnhtbEVPTYvCMBC9L+x/CLPgbU2quEjXKIuoeBBhVRBvQzO2xWZS&#10;mtjqvzeC4G0e73Mms5utREuNLx1rSPoKBHHmTMm5hsN++T0G4QOywcoxabiTh9n082OCqXEd/1O7&#10;C7mIIexT1FCEUKdS+qwgi77vauLInV1jMUTY5NI02MVwW8mBUj/SYsmxocCa5gVll93Valh12P0N&#10;k0W7uZzn99N+tD1uEtK695WoXxCBbuEtfrnXJs4fqQ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GCnt5vAAAAN0AAAAPAAAAAAAAAAEAIAAAACIAAABkcnMvZG93bnJldi54bWxQ&#10;SwECFAAUAAAACACHTuJAMy8FnjsAAAA5AAAAFQAAAAAAAAABACAAAAALAQAAZHJzL2dyb3Vwc2hh&#10;cGV4bWwueG1sUEsFBgAAAAAGAAYAYAEAAMg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gku1rLwAAADd&#10;AAAADwAAAGRycy9kb3ducmV2LnhtbEVP24rCMBB9F/Yfwizsmya6KNI1Ci4sFUHBuuDr0IxttZmU&#10;Jl6/3giCb3M415nMrrYWZ2p95VhDv6dAEOfOVFxo+N/+dccgfEA2WDsmDTfyMJt+dCaYGHfhDZ2z&#10;UIgYwj5BDWUITSKlz0uy6HuuIY7c3rUWQ4RtIU2LlxhuazlQaiQtVhwbSmzot6T8mJ2shnl2P2Sr&#10;zXq3X6Rb51a7dLg8plp/ffbVD4hA1/AWv9wLE+cP1Tc8v4kny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JLtay8AAAA&#10;3Q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B8qCGboAAADd&#10;AAAADwAAAGRycy9kb3ducmV2LnhtbEVPzWoCMRC+F/oOYQq91WSLSt0aPagFD178eYBhM91dupmE&#10;zbjatzeC4G0+vt+ZL6++UwP1qQ1soRgZUMRVcC3XFk7Hn48vUEmQHXaBycI/JVguXl/mWLpw4T0N&#10;B6lVDuFUooVGJJZap6ohj2kUInHmfkPvUTLsa+16vORw3+lPY6baY8u5ocFIq4aqv8PZWxjPqtlu&#10;s5ZCNn5KwyrETqdo7ftbYb5BCV3lKX64ty7Pn5gx3L/JJ+jF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yoIZugAAAN0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aIYngroAAADd&#10;AAAADwAAAGRycy9kb3ducmV2LnhtbEVPzWoCMRC+C32HMAVvmmxRqVujB3+gBy/aPsCwme4u3UzC&#10;Zlzt25uC4G0+vt9ZbW6+UwP1qQ1soZgaUMRVcC3XFr6/DpN3UEmQHXaBycIfJdisX0YrLF248omG&#10;s9Qqh3Aq0UIjEkutU9WQxzQNkThzP6H3KBn2tXY9XnO47/SbMQvtseXc0GCkbUPV7/niLcyW1fK4&#10;30khe7+gYRtip1O0dvxamA9QQjd5ih/uT5fnz80c/r/JJ+j1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hieCugAAAN0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04fqsrwAAADd&#10;AAAADwAAAGRycy9kb3ducmV2LnhtbEVPyWrDMBC9F/oPYgq9lERyS0xxouTQ4JJjYic9D9bEcmqN&#10;jKUs/fuoUOhtHm+dxermenGhMXSeNWRTBYK48abjVsO+LifvIEJENth7Jg0/FGC1fHxYYGH8lXd0&#10;qWIrUgiHAjXYGIdCytBYchimfiBO3NGPDmOCYyvNiNcU7nr5qlQuHXacGiwO9GGp+a7OTsPbzMeX&#10;cPraNmTzzWH3Wdbr6qD181Om5iAi3eK/+M+9MWn+TOXw+006QS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H6rK8AAAA&#10;3Q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gHMZ97wAAADd&#10;AAAADwAAAGRycy9kb3ducmV2LnhtbEVPTWsCMRC9F/ofwhS8FE0UWmVrFFmQCh6K2t6nm3GzuJks&#10;Saqrv74pFLzN433OfNm7VpwpxMazhvFIgSCuvGm41vB5WA9nIGJCNth6Jg1XirBcPD7MsTD+wjs6&#10;71MtcgjHAjXYlLpCylhZchhHviPO3NEHhynDUEsT8JLDXSsnSr1Khw3nBosdlZaq0/7HaVh9T/py&#10;p+xzubqub+kjvH+pLWs9eBqrNxCJ+nQX/7s3Js9/UVP4+yafI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zGfe8AAAA&#10;3Q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hoeIHL0AAADd&#10;AAAADwAAAGRycy9kb3ducmV2LnhtbEWPQU/DMAyF70j8h8hI3FhSBBPrlu2wDWkHLgx+gNWYtlrj&#10;RI3XjX+PD5O42XrP731eba5xMBONpU/soZo5MMRNCj23Hr6/3p/ewBRBDjgkJg+/VGCzvr9bYR3S&#10;hT9pOkprNIRLjR46kVxbW5qOIpZZysSq/aQxoug6tjaMeNHwONhn5+Y2Ys/a0GGmbUfN6XiOHl4W&#10;zeJjv5NK9nFO0zblwZbs/eND5ZZghK7yb75dH4LivzrF1W90BLv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h4gc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nqAoHrwAAADd&#10;AAAADwAAAGRycy9kb3ducmV2LnhtbEVPTWsCMRC9F/ofwhS8FE0UWnRrFFmQCh6K2t6nm3GzuJks&#10;Saqrv74pFLzN433OfNm7VpwpxMazhvFIgSCuvGm41vB5WA+nIGJCNth6Jg1XirBcPD7MsTD+wjs6&#10;71MtcgjHAjXYlLpCylhZchhHviPO3NEHhynDUEsT8JLDXSsnSr1Khw3nBosdlZaq0/7HaVh9T/py&#10;p+xzubqub+kjvH+pLWs9eBqrNxCJ+nQX/7s3Js9/UTP4+yafI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6gKB68AAAA&#10;3Q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MyK2Wr8AAADd&#10;AAAADwAAAGRycy9kb3ducmV2LnhtbEWPT2vCQBDF7wW/wzKCl1I3sVQldfWgCB6EkujF25CdZkOz&#10;syG7/vv2nUOhtxnem/d+s9o8fKduNMQ2sIF8moEiroNtuTFwPu3flqBiQrbYBSYDT4qwWY9eVljY&#10;cOeSblVqlIRwLNCAS6kvtI61I49xGnpi0b7D4DHJOjTaDniXcN/pWZbNtceWpcFhT1tH9U919QZI&#10;X5YdH497t919le2i4lC+vhszGefZJ6hEj/Rv/rs+WMH/yIVfvpER9P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itlq/&#10;AAAA3QAAAA8AAAAAAAAAAQAgAAAAIgAAAGRycy9kb3ducmV2LnhtbFBLAQIUABQAAAAIAIdO4kAz&#10;LwWeOwAAADkAAAAQAAAAAAAAAAEAIAAAAA4BAABkcnMvc2hhcGV4bWwueG1sUEsFBgAAAAAGAAYA&#10;WwEAALg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34016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-3689350</wp:posOffset>
              </wp:positionV>
              <wp:extent cx="2343150" cy="859790"/>
              <wp:effectExtent l="0" t="0" r="6350" b="4445"/>
              <wp:wrapNone/>
              <wp:docPr id="1511" name="Group 15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12" name="Group 151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1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1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2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-290.5pt;height:67.7pt;width:184.5pt;z-index:251734016;mso-width-relative:page;mso-height-relative:page;" coordorigin="0,-1" coordsize="2343278,859536" o:gfxdata="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w9PtpLwAAADd&#10;AAAADwAAAGRycy9kb3ducmV2LnhtbEVPTYvCMBC9L+x/CLPgbU2juEjXKIuoeBBhVRBvQzO2xWZS&#10;mtjqvzeC4G0e73Mms5utREuNLx1rUP0EBHHmTMm5hsN++T0G4QOywcoxabiTh9n082OCqXEd/1O7&#10;C7mIIexT1FCEUKdS+qwgi77vauLInV1jMUTY5NI02MVwW8lBkvxIiyXHhgJrmheUXXZXq2HVYfc3&#10;VIt2cznP76f9aHvcKNK696WSXxCBbuEtfrnXJs4fqQ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D0+2kvAAAAN0AAAAPAAAAAAAAAAEAIAAAACIAAABkcnMvZG93bnJldi54bWxQ&#10;SwECFAAUAAAACACHTuJAMy8FnjsAAAA5AAAAFQAAAAAAAAABACAAAAALAQAAZHJzL2dyb3Vwc2hh&#10;cGV4bWwueG1sUEsFBgAAAAAGAAYAYAEAAMg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B5IjcbwAAADd&#10;AAAADwAAAGRycy9kb3ducmV2LnhtbEVP24rCMBB9X/Afwgi+rWkVF6lGQUEqgoJV8HVoxrbaTEoT&#10;b/v1G2HBtzmc60znT1OLO7Wusqwg7kcgiHOrKy4UHA+r7zEI55E11pZJwYsczGedrykm2j54T/fM&#10;FyKEsEtQQel9k0jp8pIMur5tiAN3tq1BH2BbSN3iI4SbWg6i6EcarDg0lNjQsqT8mt2MgkX2e8m2&#10;+93pvE4P1m5P6WhzTZXqdeNoAsLT03/E/+61DvNH8RDe34QT5O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SI3G8AAAA&#10;3Q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ghMUxLsAAADd&#10;AAAADwAAAGRycy9kb3ducmV2LnhtbEVPzWrDMAy+D/oORoXdVicjC20Wp4e2gx52WbcHELGahMWy&#10;idW0e/t6MNhNH9+v6u3NjWqmKQ6eDeSrDBRx6+3AnYGvz7enNagoyBZHz2TghyJsm8VDjZX1V/6g&#10;+SSdSiEcKzTQi4RK69j25DCufCBO3NlPDiXBqdN2wmsKd6N+zrJSOxw4NfQYaNdT+326OAPFpt28&#10;H/aSy8GVNO98GHUMxjwu8+wVlNBN/sV/7qNN81/yAn6/SSfo5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hMUxLsAAADd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7V+xX7kAAADd&#10;AAAADwAAAGRycy9kb3ducmV2LnhtbEVPzYrCMBC+C75DGGFvmnZZRavRg7rgwYvuPsDQjG2xmYRm&#10;rO7bbwTB23x8v7PaPFyreupi49lAPslAEZfeNlwZ+P35Hs9BRUG22HomA38UYbMeDlZYWH/nE/Vn&#10;qVQK4ViggVokFFrHsiaHceIDceIuvnMoCXaVth3eU7hr9WeWzbTDhlNDjYG2NZXX880Z+FqUi+N+&#10;J7ns3Yz6rQ+tjsGYj1GeLUEJPeQtfrkPNs2f5lN4fpNO0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1fsV+5AAAA3Q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Vl58b7sAAADd&#10;AAAADwAAAGRycy9kb3ducmV2LnhtbEVPS4vCMBC+L/gfwgheFk2rWKQaPbgoHtf6OA/NbNO1mZQm&#10;6+PfbwTB23x8z1ms7rYRV+p87VhBOkpAEJdO11wpOB42wxkIH5A1No5JwYM8rJa9jwXm2t14T9ci&#10;VCKGsM9RgQmhzaX0pSGLfuRa4sj9uM5iiLCrpO7wFsNtI8dJkkmLNccGgy2tDZWX4s8qmExd+PS/&#10;5++STLY77bebw1dxUmrQT5M5iED38Ba/3Dsd50/TDJ7fxBPk8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l58b7sAAADd&#10;AAAADwAAAAAAAAABACAAAAAiAAAAZHJzL2Rvd25yZXYueG1sUEsBAhQAFAAAAAgAh07iQDMvBZ47&#10;AAAAOQAAABAAAAAAAAAAAQAgAAAACgEAAGRycy9zaGFwZXhtbC54bWxQSwUGAAAAAAYABgBbAQAA&#10;tA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BaqPKr0AAADd&#10;AAAADwAAAGRycy9kb3ducmV2LnhtbEVPTWsCMRC9C/0PYQq9iCYr1MrWKLIgLXgo2vY+3Uw3SzeT&#10;JUl19dc3BcHbPN7nLNeD68SRQmw9ayimCgRx7U3LjYaP9+1kASImZIOdZ9Jwpgjr1d1oiaXxJ97T&#10;8ZAakUM4lqjBptSXUsbaksM49T1x5r59cJgyDI00AU853HVyptRcOmw5N1jsqbJU/xx+nYbN12yo&#10;9sqOq815e0lv4eVT7Vjrh/tCPYNINKSb+Op+NXn+Y/EE/9/kE+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qo8qvQAA&#10;AN0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A14ewb0AAADd&#10;AAAADwAAAGRycy9kb3ducmV2LnhtbEWPwW7CQAxE70j8w8pIvZVNqoIgsHCgVOqBS2k/wMqaJCLr&#10;XWXdQP++PlTiZmvGM8/b/T30ZqQhd5EdlPMCDHEdfceNg++v9+cVmCzIHvvI5OCXMux308kWKx9v&#10;/EnjWRqjIZwrdNCKpMraXLcUMM9jIlbtEoeAouvQWD/gTcNDb1+KYmkDdqwNLSY6tFRfzz/Bweu6&#10;Xp+Ob1LKMSxpPMTU25yce5qVxQaM0F0e5v/rD6/4i1Jx9Rsdwe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Xh7B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G3m+w70AAADd&#10;AAAADwAAAGRycy9kb3ducmV2LnhtbEVPTWsCMRC9C/0PYQq9iCYrVOrWKLIgLXgo2vY+3Uw3SzeT&#10;JUl19dc3BcHbPN7nLNeD68SRQmw9ayimCgRx7U3LjYaP9+3kCURMyAY7z6ThTBHWq7vREkvjT7yn&#10;4yE1IodwLFGDTakvpYy1JYdx6nvizH374DBlGBppAp5yuOvkTKm5dNhybrDYU2Wp/jn8Og2br9lQ&#10;7ZUdV5vz9pLewsun2rHWD/eFegaRaEg38dX9avL8x2IB/9/kE+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eb7DvQAA&#10;AN0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/U58578AAADd&#10;AAAADwAAAGRycy9kb3ducmV2LnhtbEWPT2vCQBDF7wW/wzKFXopuVKwSXT1YhB4ESerF25Ads6HZ&#10;2ZBd//TbOwfB2wzvzXu/WW3uvlVX6mMT2MB4lIEiroJtuDZw/N0NF6BiQrbYBiYD/xRhsx68rTC3&#10;4cYFXctUKwnhmKMBl1KXax0rRx7jKHTEop1D7zHJ2tfa9niTcN/qSZZ9aY8NS4PDjraOqr/y4g2Q&#10;Pi1a3u93bvt9KJp5yaH4nBrz8T7OlqAS3dPL/Lz+sYI/mwi/fCMj6P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OfOe/&#10;AAAA3QAAAA8AAAAAAAAAAQAgAAAAIgAAAGRycy9kb3ducmV2LnhtbFBLAQIUABQAAAAIAIdO4kAz&#10;LwWeOwAAADkAAAAQAAAAAAAAAAEAIAAAAA4BAABkcnMvc2hhcGV4bWwueG1sUEsFBgAAAAAGAAYA&#10;WwEAALg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-2774950</wp:posOffset>
              </wp:positionV>
              <wp:extent cx="2343150" cy="859790"/>
              <wp:effectExtent l="0" t="0" r="6350" b="4445"/>
              <wp:wrapNone/>
              <wp:docPr id="1521" name="Group 15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1522" name="Group 152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2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2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3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-218.5pt;height:67.7pt;width:184.5pt;z-index:251735040;mso-width-relative:page;mso-height-relative:page;" coordorigin="0,-1" coordsize="2343278,859536" o:gfxdata="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Db8nGb4AAADd&#10;AAAADwAAAGRycy9kb3ducmV2LnhtbEVPTWvCQBC9F/wPywi9NZukWEp0DRK09CCFmoJ4G7JjEszO&#10;huw20X/fLQje5vE+Z5VfTSdGGlxrWUESxSCIK6tbrhX8lLuXdxDOI2vsLJOCGznI17OnFWbaTvxN&#10;48HXIoSwy1BB432fSemqhgy6yPbEgTvbwaAPcKilHnAK4aaTaRy/SYMth4YGeyoaqi6HX6PgY8Jp&#10;85psx/3lXNxO5eLruE9Iqed5Ei9BeLr6h/ju/tRh/iJN4f+bcIJc/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2/Jxm+AAAA3QAAAA8AAAAAAAAAAQAgAAAAIgAAAGRycy9kb3ducmV2Lnht&#10;bFBLAQIUABQAAAAIAIdO4kAzLwWeOwAAADkAAAAVAAAAAAAAAAEAIAAAAA0BAABkcnMvZ3JvdXBz&#10;aGFwZXhtbC54bWxQSwUGAAAAAAYABgBgAQAAygMAAAAA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yf7pzL4AAADd&#10;AAAADwAAAGRycy9kb3ducmV2LnhtbEVPTWvCQBC9F/wPywi91U0sFomugkKJFBSMgtchOybR7GzI&#10;bpO0v74rFLzN433Ocj2YWnTUusqygngSgSDOra64UHA+fb7NQTiPrLG2TAp+yMF6NXpZYqJtz0fq&#10;Ml+IEMIuQQWl900ipctLMugmtiEO3NW2Bn2AbSF1i30IN7WcRtGHNFhxaCixoW1J+T37Ngo22e8t&#10;2x8Pl+suPVm7v6Szr3uq1Os4jhYgPA3+Kf5373SYP5u+w+ObcIJ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f7pzL4A&#10;AADdAAAADwAAAAAAAAABACAAAAAiAAAAZHJzL2Rvd25yZXYueG1sUEsBAhQAFAAAAAgAh07iQDMv&#10;BZ47AAAAOQAAABAAAAAAAAAAAQAgAAAADQEAAGRycy9zaGFwZXhtbC54bWxQSwUGAAAAAAYABgBb&#10;AQAAtwMA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TH/eebkAAADd&#10;AAAADwAAAGRycy9kb3ducmV2LnhtbEVPzYrCMBC+C75DGMGbphVXtBo9uAoe9rLqAwzN2BabSWjG&#10;6r69WVjY23x8v7PZvVyreupi49lAPs1AEZfeNlwZuF6OkyWoKMgWW89k4Ici7LbDwQYL65/8Tf1Z&#10;KpVCOBZooBYJhdaxrMlhnPpAnLib7xxKgl2lbYfPFO5aPcuyhXbYcGqoMdC+pvJ+fjgD81W5+jp8&#10;Si4Ht6B+70OrYzBmPMqzNSihl/yL/9wnm+Z/zObw+006QW/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x/3nm5AAAA3Q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IzN74rkAAADd&#10;AAAADwAAAGRycy9kb3ducmV2LnhtbEVPzYrCMBC+C75DGMGbppVV1q7Rg7qwBy/qPsDQzLbFZhKa&#10;serbmwXB23x8v7Pa3F2reupi49lAPs1AEZfeNlwZ+D1/Tz5BRUG22HomAw+KsFkPByssrL/xkfqT&#10;VCqFcCzQQC0SCq1jWZPDOPWBOHF/vnMoCXaVth3eUrhr9SzLFtphw6mhxkDbmsrL6eoMfCzL5WG/&#10;k1z2bkH91odWx2DMeJRnX6CE7vIWv9w/Ns2fz+bw/006Qa+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ze+K5AAAA3Q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mDK20rwAAADd&#10;AAAADwAAAGRycy9kb3ducmV2LnhtbEVPTWvCQBC9F/wPywi9FLMxxSDR1YNi8Vhj0/OQHbPR7GzI&#10;bqP9991Cobd5vM9Zbx+2EyMNvnWsYJ6kIIhrp1tuFHycD7MlCB+QNXaOScE3edhuJk9rLLS784nG&#10;MjQihrAvUIEJoS+k9LUhiz5xPXHkLm6wGCIcGqkHvMdw28ksTXNpseXYYLCnnaH6Vn5ZBa8LF178&#10;9fO9JpMfq9Pb4bwvK6Wep/N0BSLQI/yL/9xHHecvshx+v4kn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gyttK8AAAA&#10;3Q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y8ZFl70AAADd&#10;AAAADwAAAGRycy9kb3ducmV2LnhtbEVP30vDMBB+F/wfwgm+iEtWmEpdVkphKOxBNvX9bM6m2FxK&#10;Erduf/0iCHu7j+/nLavJDWJPIfaeNcxnCgRx603PnYaP9/X9E4iYkA0OnknDkSJUq+urJZbGH3hL&#10;+13qRA7hWKIGm9JYShlbSw7jzI/Emfv2wWHKMHTSBDzkcDfIQqkH6bDn3GBxpMZS+7P7dRrqr2Jq&#10;tsreNfVxfUpv4eVTbVjr25u5egaRaEoX8b/71eT5i+IR/r7JJ8jVG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xkWXvQAA&#10;AN0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zTLUfL0AAADd&#10;AAAADwAAAGRycy9kb3ducmV2LnhtbEWPwW7CQAxE70j9h5WReiuboIJKYOFAqdQDl0I/wMqaJCLr&#10;XWXdQP++PlTiZmvGM8+b3T30ZqQhd5EdlLMCDHEdfceNg+/zx8sbmCzIHvvI5OCXMuy2T5MNVj7e&#10;+IvGkzRGQzhX6KAVSZW1uW4pYJ7FRKzaJQ4BRdehsX7Am4aH3s6LYmkDdqwNLSbat1RfTz/Bweuq&#10;Xh0P71LKISxp3MfU25yce56WxRqM0F0e5v/rT6/4i7ni6jc6gt3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MtR8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1RV0fr0AAADd&#10;AAAADwAAAGRycy9kb3ducmV2LnhtbEVP30vDMBB+F/wfwgm+iEtWmGhdVkphKOxBNvX9bM6m2FxK&#10;Erduf/0iCHu7j+/nLavJDWJPIfaeNcxnCgRx603PnYaP9/X9I4iYkA0OnknDkSJUq+urJZbGH3hL&#10;+13qRA7hWKIGm9JYShlbSw7jzI/Emfv2wWHKMHTSBDzkcDfIQqkH6bDn3GBxpMZS+7P7dRrqr2Jq&#10;tsreNfVxfUpv4eVTbVjr25u5egaRaEoX8b/71eT5i+IJ/r7JJ8jVG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FXR+vQAA&#10;AN0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eJfqOr8AAADd&#10;AAAADwAAAGRycy9kb3ducmV2LnhtbEWPT2vCQBDF7wW/wzKCl6IbFaukrh4UoQdBknrxNmSn2WB2&#10;NmTXf9++cyj0NsN7895v1tunb9Wd+tgENjCdZKCIq2Abrg2cvw/jFaiYkC22gcnAiyJsN4O3NeY2&#10;PLige5lqJSEcczTgUupyrWPlyGOchI5YtJ/Qe0yy9rW2PT4k3Ld6lmUf2mPD0uCwo52j6lrevAHS&#10;l1XLx+PB7fanolmWHIr3uTGj4TT7BJXomf7Nf9dfVvAXc+GXb2QEv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iX6jq/&#10;AAAA3QAAAA8AAAAAAAAAAQAgAAAAIgAAAGRycy9kb3ducmV2LnhtbFBLAQIUABQAAAAIAIdO4kAz&#10;LwWeOwAAADkAAAAQAAAAAAAAAAEAIAAAAA4BAABkcnMvc2hhcGV4bWwueG1sUEsFBgAAAAAGAAYA&#10;WwEAALg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4785995</wp:posOffset>
              </wp:positionH>
              <wp:positionV relativeFrom="paragraph">
                <wp:posOffset>-954405</wp:posOffset>
              </wp:positionV>
              <wp:extent cx="2403475" cy="861060"/>
              <wp:effectExtent l="0" t="0" r="15875" b="15240"/>
              <wp:wrapNone/>
              <wp:docPr id="235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85pt;margin-top:-75.15pt;height:67.8pt;width:189.25pt;z-index:-251650048;v-text-anchor:middle;mso-width-relative:page;mso-height-relative:page;" fillcolor="#FFFFFF [3212]" filled="t" stroked="t" coordsize="21600,21600" arcsize="0" o:gfxdata="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rWe9dsAAAANAQAADwAAAAAAAAABACAAAAAiAAAAZHJzL2Rvd25yZXYueG1sUEsB&#10;AhQAFAAAAAgAh07iQPgGkxYrAgAAZgQAAA4AAAAAAAAAAQAgAAAAKg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2314575</wp:posOffset>
              </wp:positionH>
              <wp:positionV relativeFrom="paragraph">
                <wp:posOffset>-954405</wp:posOffset>
              </wp:positionV>
              <wp:extent cx="2403475" cy="861060"/>
              <wp:effectExtent l="0" t="0" r="15875" b="15240"/>
              <wp:wrapNone/>
              <wp:docPr id="231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2.25pt;margin-top:-75.15pt;height:67.8pt;width:189.25pt;z-index:-251651072;v-text-anchor:middle;mso-width-relative:page;mso-height-relative:page;" fillcolor="#FFFFFF [3212]" filled="t" stroked="t" coordsize="21600,21600" arcsize="0" o:gfxdata="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cdgXoNsAAAAMAQAADwAAAAAAAAABACAAAAAiAAAAZHJzL2Rvd25yZXYueG1sUEsB&#10;AhQAFAAAAAgAh07iQG5E+okrAgAAZgQAAA4AAAAAAAAAAQAgAAAAKg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-172085</wp:posOffset>
              </wp:positionH>
              <wp:positionV relativeFrom="paragraph">
                <wp:posOffset>-954405</wp:posOffset>
              </wp:positionV>
              <wp:extent cx="2403475" cy="861060"/>
              <wp:effectExtent l="0" t="0" r="9525" b="15240"/>
              <wp:wrapNone/>
              <wp:docPr id="230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55pt;margin-top:-75.15pt;height:67.8pt;width:189.25pt;z-index:-251652096;v-text-anchor:middle;mso-width-relative:page;mso-height-relative:page;" fillcolor="#FFFFFF [3212]" filled="t" stroked="t" coordsize="21600,21600" arcsize="0" o:gfxdata="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yEZCddsAAAAMAQAADwAAAAAAAAABACAAAAAiAAAAZHJzL2Rvd25yZXYueG1sUEsB&#10;AhQAFAAAAAgAh07iQOuXmEMrAgAAZgQAAA4AAAAAAAAAAQAgAAAAKg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-172085</wp:posOffset>
              </wp:positionH>
              <wp:positionV relativeFrom="paragraph">
                <wp:posOffset>-1874520</wp:posOffset>
              </wp:positionV>
              <wp:extent cx="2403475" cy="861060"/>
              <wp:effectExtent l="0" t="0" r="15875" b="15240"/>
              <wp:wrapNone/>
              <wp:docPr id="30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55pt;margin-top:-147.6pt;height:67.8pt;width:189.25pt;z-index:-251656192;v-text-anchor:middle;mso-width-relative:page;mso-height-relative:page;" fillcolor="#FFFFFF [3212]" filled="t" stroked="t" coordsize="21600,21600" arcsize="0" o:gfxdata="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AkoT92wAAAA0BAAAPAAAAAAAAAAEAIAAAACIAAABkcnMvZG93bnJldi54bWxQSwEC&#10;FAAUAAAACACHTuJA03fw+SoCAABlBAAADgAAAAAAAAABACAAAAAqAQAAZHJzL2Uyb0RvYy54bWxQ&#10;SwUGAAAAAAYABgBZAQAAxg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2314575</wp:posOffset>
              </wp:positionH>
              <wp:positionV relativeFrom="paragraph">
                <wp:posOffset>-1874520</wp:posOffset>
              </wp:positionV>
              <wp:extent cx="2403475" cy="861060"/>
              <wp:effectExtent l="0" t="0" r="15875" b="15240"/>
              <wp:wrapNone/>
              <wp:docPr id="31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2.25pt;margin-top:-147.6pt;height:67.8pt;width:189.25pt;z-index:-251655168;v-text-anchor:middle;mso-width-relative:page;mso-height-relative:page;" fillcolor="#FFFFFF [3212]" filled="t" stroked="t" coordsize="21600,21600" arcsize="0" o:gfxdata="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2zOxP3AAAAA0BAAAPAAAAAAAAAAEAIAAAACIAAABkcnMvZG93bnJldi54bWxQSwEC&#10;FAAUAAAACACHTuJAVqSSMykCAABlBAAADgAAAAAAAAABACAAAAArAQAAZHJzL2Uyb0RvYy54bWxQ&#10;SwUGAAAAAAYABgBZAQAAxg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4785995</wp:posOffset>
              </wp:positionH>
              <wp:positionV relativeFrom="paragraph">
                <wp:posOffset>-1874520</wp:posOffset>
              </wp:positionV>
              <wp:extent cx="2403475" cy="861060"/>
              <wp:effectExtent l="0" t="0" r="15875" b="15240"/>
              <wp:wrapNone/>
              <wp:docPr id="226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85pt;margin-top:-147.6pt;height:67.8pt;width:189.25pt;z-index:-251654144;v-text-anchor:middle;mso-width-relative:page;mso-height-relative:page;" fillcolor="#FFFFFF [3212]" filled="t" stroked="t" coordsize="21600,21600" arcsize="0" o:gfxdata="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Jj41E3AAAAA4BAAAPAAAAAAAAAAEAIAAAACIAAABkcnMvZG93bnJldi54bWxQ&#10;SwECFAAUAAAACACHTuJASmFdDiwCAABmBAAADgAAAAAAAAABACAAAAArAQAAZHJzL2Uyb0RvYy54&#10;bWxQSwUGAAAAAAYABgBZAQAAyQ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4791075</wp:posOffset>
              </wp:positionH>
              <wp:positionV relativeFrom="paragraph">
                <wp:posOffset>-2788920</wp:posOffset>
              </wp:positionV>
              <wp:extent cx="2403475" cy="861060"/>
              <wp:effectExtent l="0" t="0" r="15875" b="15240"/>
              <wp:wrapNone/>
              <wp:docPr id="29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7.25pt;margin-top:-219.6pt;height:67.8pt;width:189.25pt;z-index:-251658240;v-text-anchor:middle;mso-width-relative:page;mso-height-relative:page;" fillcolor="#FFFFFF [3212]" filled="t" stroked="t" coordsize="21600,21600" arcsize="0" o:gfxdata="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pRpNZ3QAAAA4BAAAPAAAAAAAAAAEAIAAAACIAAABkcnMvZG93bnJldi54bWxQ&#10;SwECFAAUAAAACACHTuJARzIpSysCAABlBAAADgAAAAAAAAABACAAAAAsAQAAZHJzL2Uyb0RvYy54&#10;bWxQSwUGAAAAAAYABgBZAQAAyQ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2303780</wp:posOffset>
              </wp:positionH>
              <wp:positionV relativeFrom="paragraph">
                <wp:posOffset>-2788920</wp:posOffset>
              </wp:positionV>
              <wp:extent cx="2403475" cy="861060"/>
              <wp:effectExtent l="0" t="0" r="15875" b="15240"/>
              <wp:wrapNone/>
              <wp:docPr id="28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1.4pt;margin-top:-219.6pt;height:67.8pt;width:189.25pt;z-index:-251659264;v-text-anchor:middle;mso-width-relative:page;mso-height-relative:page;" fillcolor="#FFFFFF [3212]" filled="t" stroked="t" coordsize="21600,21600" arcsize="0" o:gfxdata="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/rHhTdAAAADQEAAA8AAAAAAAAAAQAgAAAAIgAAAGRycy9kb3ducmV2LnhtbFBL&#10;AQIUABQAAAAIAIdO4kDC4UuBKgIAAGUEAAAOAAAAAAAAAAEAIAAAACwBAABkcnMvZTJvRG9jLnht&#10;bFBLBQYAAAAABgAGAFkBAADI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column">
                <wp:posOffset>-177165</wp:posOffset>
              </wp:positionH>
              <wp:positionV relativeFrom="paragraph">
                <wp:posOffset>-2788920</wp:posOffset>
              </wp:positionV>
              <wp:extent cx="2403475" cy="861060"/>
              <wp:effectExtent l="0" t="0" r="15875" b="15240"/>
              <wp:wrapNone/>
              <wp:docPr id="27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95pt;margin-top:-219.6pt;height:67.8pt;width:189.25pt;z-index:-251660288;v-text-anchor:middle;mso-width-relative:page;mso-height-relative:page;" fillcolor="#FFFFFF [3212]" filled="t" stroked="t" coordsize="21600,21600" arcsize="0" o:gfxdata="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H4lN/cAAAADQEAAA8AAAAAAAAAAQAgAAAAIgAAAGRycy9kb3ducmV2LnhtbFBL&#10;AQIUABQAAAAIAIdO4kD3Uld+KwIAAGUEAAAOAAAAAAAAAAEAIAAAACsBAABkcnMvZTJvRG9jLnht&#10;bFBLBQYAAAAABgAGAFkBAADI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column">
                <wp:posOffset>4791075</wp:posOffset>
              </wp:positionH>
              <wp:positionV relativeFrom="paragraph">
                <wp:posOffset>-3697605</wp:posOffset>
              </wp:positionV>
              <wp:extent cx="2403475" cy="861060"/>
              <wp:effectExtent l="0" t="0" r="15875" b="15240"/>
              <wp:wrapNone/>
              <wp:docPr id="26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7.25pt;margin-top:-291.15pt;height:67.8pt;width:189.25pt;z-index:-251661312;v-text-anchor:middle;mso-width-relative:page;mso-height-relative:page;" fillcolor="#FFFFFF [3212]" filled="t" stroked="t" coordsize="21600,21600" arcsize="0" o:gfxdata="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C7mVo9wAAAAOAQAADwAAAAAAAAABACAAAAAiAAAAZHJzL2Rvd25yZXYueG1sUEsB&#10;AhQAFAAAAAgAh07iQHKBNbQqAgAAZQQAAA4AAAAAAAAAAQAgAAAAKw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column">
                <wp:posOffset>2303780</wp:posOffset>
              </wp:positionH>
              <wp:positionV relativeFrom="paragraph">
                <wp:posOffset>-3697605</wp:posOffset>
              </wp:positionV>
              <wp:extent cx="2403475" cy="861060"/>
              <wp:effectExtent l="0" t="0" r="15875" b="15240"/>
              <wp:wrapNone/>
              <wp:docPr id="25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1.4pt;margin-top:-291.15pt;height:67.8pt;width:189.25pt;z-index:-251662336;v-text-anchor:middle;mso-width-relative:page;mso-height-relative:page;" fillcolor="#FFFFFF [3212]" filled="t" stroked="t" coordsize="21600,21600" arcsize="0" o:gfxdata="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eWRmDdAAAADQEAAA8AAAAAAAAAAQAgAAAAIgAAAGRycy9kb3ducmV2LnhtbFBL&#10;AQIUABQAAAAIAIdO4kC88+MxKgIAAGUEAAAOAAAAAAAAAAEAIAAAACwBAABkcnMvZTJvRG9jLnht&#10;bFBLBQYAAAAABgAGAFkBAADI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column">
                <wp:posOffset>-177165</wp:posOffset>
              </wp:positionH>
              <wp:positionV relativeFrom="paragraph">
                <wp:posOffset>-3697605</wp:posOffset>
              </wp:positionV>
              <wp:extent cx="2403475" cy="861060"/>
              <wp:effectExtent l="0" t="0" r="15875" b="15240"/>
              <wp:wrapNone/>
              <wp:docPr id="24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95pt;margin-top:-291.15pt;height:67.8pt;width:189.25pt;z-index:-251663360;v-text-anchor:middle;mso-width-relative:page;mso-height-relative:page;" fillcolor="#FFFFFF [3212]" filled="t" stroked="t" coordsize="21600,21600" arcsize="0" o:gfxdata="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mFzKvcAAAADQEAAA8AAAAAAAAAAQAgAAAAIgAAAGRycy9kb3ducmV2LnhtbFBL&#10;AQIUABQAAAAIAIdO4kA5IIH7KwIAAGUEAAAOAAAAAAAAAAEAIAAAACsBAABkcnMvZTJvRG9jLnht&#10;bFBLBQYAAAAABgAGAFkBAADI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1072" behindDoc="1" locked="0" layoutInCell="1" allowOverlap="1">
              <wp:simplePos x="0" y="0"/>
              <wp:positionH relativeFrom="column">
                <wp:posOffset>4785995</wp:posOffset>
              </wp:positionH>
              <wp:positionV relativeFrom="paragraph">
                <wp:posOffset>-4612005</wp:posOffset>
              </wp:positionV>
              <wp:extent cx="2403475" cy="861060"/>
              <wp:effectExtent l="0" t="0" r="15875" b="15240"/>
              <wp:wrapNone/>
              <wp:docPr id="23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85pt;margin-top:-363.15pt;height:67.8pt;width:189.25pt;z-index:-251665408;v-text-anchor:middle;mso-width-relative:page;mso-height-relative:page;" fillcolor="#FFFFFF [3212]" filled="t" stroked="t" coordsize="21600,21600" arcsize="0" o:gfxdata="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JxMeLcAAAADgEAAA8AAAAAAAAAAQAgAAAAIgAAAGRycy9kb3ducmV2LnhtbFBL&#10;AQIUABQAAAAIAIdO4kBhED7hKwIAAGUEAAAOAAAAAAAAAAEAIAAAACsBAABkcnMvZTJvRG9jLnht&#10;bFBLBQYAAAAABgAGAFkBAADI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0048" behindDoc="1" locked="0" layoutInCell="1" allowOverlap="1">
              <wp:simplePos x="0" y="0"/>
              <wp:positionH relativeFrom="column">
                <wp:posOffset>2314575</wp:posOffset>
              </wp:positionH>
              <wp:positionV relativeFrom="paragraph">
                <wp:posOffset>-4612005</wp:posOffset>
              </wp:positionV>
              <wp:extent cx="2403475" cy="861060"/>
              <wp:effectExtent l="0" t="0" r="15875" b="15240"/>
              <wp:wrapNone/>
              <wp:docPr id="22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2.25pt;margin-top:-363.15pt;height:67.8pt;width:189.25pt;z-index:-251666432;v-text-anchor:middle;mso-width-relative:page;mso-height-relative:page;" fillcolor="#FFFFFF [3212]" filled="t" stroked="t" coordsize="21600,21600" arcsize="0" o:gfxdata="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4xb/vcAAAADQEAAA8AAAAAAAAAAQAgAAAAIgAAAGRycy9kb3ducmV2LnhtbFBL&#10;AQIUABQAAAAIAIdO4kDkw1wrKwIAAGUEAAAOAAAAAAAAAAEAIAAAACsBAABkcnMvZTJvRG9jLnht&#10;bFBLBQYAAAAABgAGAFkBAADI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9024" behindDoc="1" locked="0" layoutInCell="1" allowOverlap="1">
              <wp:simplePos x="0" y="0"/>
              <wp:positionH relativeFrom="column">
                <wp:posOffset>-172085</wp:posOffset>
              </wp:positionH>
              <wp:positionV relativeFrom="paragraph">
                <wp:posOffset>-4612005</wp:posOffset>
              </wp:positionV>
              <wp:extent cx="2403475" cy="861060"/>
              <wp:effectExtent l="0" t="0" r="15875" b="15240"/>
              <wp:wrapNone/>
              <wp:docPr id="21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55pt;margin-top:-363.15pt;height:67.8pt;width:189.25pt;z-index:-251667456;v-text-anchor:middle;mso-width-relative:page;mso-height-relative:page;" fillcolor="#FFFFFF [3212]" filled="t" stroked="t" coordsize="21600,21600" arcsize="0" o:gfxdata="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KG8HSdwAAAANAQAADwAAAAAAAAABACAAAAAiAAAAZHJzL2Rvd25yZXYueG1sUEsB&#10;AhQAFAAAAAgAh07iQCqxiq4qAgAAZQQAAA4AAAAAAAAAAQAgAAAAKw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g">
          <w:drawing>
            <wp:anchor distT="0" distB="0" distL="114300" distR="114300" simplePos="0" relativeHeight="251751424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186690</wp:posOffset>
              </wp:positionV>
              <wp:extent cx="2343150" cy="859155"/>
              <wp:effectExtent l="0" t="0" r="6350" b="4445"/>
              <wp:wrapNone/>
              <wp:docPr id="252" name="Group 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53" name="Group 253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54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5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4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5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6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7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88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189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14.7pt;height:67.65pt;width:184.5pt;z-index:251751424;mso-width-relative:page;mso-height-relative:page;" coordorigin="0,-1" coordsize="2343278,859536" o:gfxdata="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td5Nx7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tgn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13k3H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2Mhb3L4AAADc&#10;AAAADwAAAGRycy9kb3ducmV2LnhtbEWPW4vCMBSE34X9D+EIvmmqqCxdU8EFqQguWBd8PTSnl7U5&#10;KU28/nqzIPg4zMw3zGJ5M424UOdqywrGowgEcW51zaWC38N6+AnCeWSNjWVScCcHy+Sjt8BY2yvv&#10;6ZL5UgQIuxgVVN63sZQur8igG9mWOHiF7Qz6ILtS6g6vAW4aOYmiuTRYc1iosKXvivJTdjYKVtnj&#10;L9vtf47FJj1Yuzums+0pVWrQH0dfIDzd/Dv8am+0gslsCv9nwhGQy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Mhb3L4A&#10;AADcAAAADwAAAAAAAAABACAAAAAiAAAAZHJzL2Rvd25yZXYueG1sUEsBAhQAFAAAAAgAh07iQDMv&#10;BZ47AAAAOQAAABAAAAAAAAAAAQAgAAAADQEAAGRycy9zaGFwZXhtbC54bWxQSwUGAAAAAAYABgBb&#10;AQAAtwMA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iSWLibsAAADc&#10;AAAADwAAAGRycy9kb3ducmV2LnhtbEWPzYrCQBCE7wu+w9DC3tZJREWjowdXwcNe/HmAJtMmwUzP&#10;kGmj+/Y7woLHoqq+olabp2tVT11sPBvIRxko4tLbhisDl/P+aw4qCrLF1jMZ+KUIm/XgY4WF9Q8+&#10;Un+SSiUIxwIN1CKh0DqWNTmMIx+Ik3f1nUNJsqu07fCR4K7V4yybaYcNp4UaA21rKm+nuzMwWZSL&#10;n9235LJzM+q3PrQ6BmM+h3m2BCX0lHf4v32wBsbTKbzOpCO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WLib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EvNR0LwAAADd&#10;AAAADwAAAGRycy9kb3ducmV2LnhtbEWPzYrCQBCE74LvMLTgTSdZXNHo6MEf8LCXVR+gybRJMNMz&#10;ZNrovr2zsLDHoqq+otbbl2tVT11sPBvIpxko4tLbhisD18txsgAVBdli65kM/FCE7WY4WGNh/ZO/&#10;qT9LpRKEY4EGapFQaB3LmhzGqQ/Eybv5zqEk2VXadvhMcNfqjyyba4cNp4UaA+1qKu/nhzMwW5bL&#10;r8Necjm4OfU7H1odgzHjUZ6tQAm95D/81z5ZA5/5Yga/b9IT0J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zUdC8AAAA&#10;3Q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NmynDL4AAADd&#10;AAAADwAAAGRycy9kb3ducmV2LnhtbEWPzYvCMBTE74L/Q3iCF1nT7lKRrtGDi4tHrR/nR/Nsqs1L&#10;abJ+/PdmQfA4zMxvmNnibhtxpc7XjhWk4wQEcel0zZWC/W71MQXhA7LGxjEpeJCHxbzfm2Gu3Y23&#10;dC1CJSKEfY4KTAhtLqUvDVn0Y9cSR+/kOoshyq6SusNbhNtGfibJRFqsOS4YbGlpqLwUf1bBV+bC&#10;yJ+Pm5LMZH3Y/q52P8VBqeEgTb5BBLqHd/jVXmsFWTrN4P9NfAJy/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mynDL4A&#10;AADd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+gZvpb8AAADd&#10;AAAADwAAAGRycy9kb3ducmV2LnhtbEWPQWsCMRSE70L/Q3iFXqQmKyiyNYosiAUPRdveXzevm6Wb&#10;lyWJuvrrG6HQ4zAz3zDL9eA6caYQW88aiokCQVx703Kj4eN9+7wAEROywc4zabhShPXqYbTE0vgL&#10;H+h8TI3IEI4larAp9aWUsbbkME58T5y9bx8cpixDI03AS4a7Tk6VmkuHLecFiz1Vluqf48lp2HxN&#10;h+qg7LjaXLe39BZ2n2rPWj89FuoFRKIh/Yf/2q9Gw6xYzOH+Jj8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Gb6W/&#10;AAAA3QAAAA8AAAAAAAAAAQAgAAAAIgAAAGRycy9kb3ducmV2LnhtbFBLAQIUABQAAAAIAIdO4kAz&#10;LwWeOwAAADkAAAAQAAAAAAAAAAEAIAAAAA4BAABkcnMvc2hhcGV4bWwueG1sUEsFBgAAAAAGAAYA&#10;WwEAALg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4iHPp70AAADd&#10;AAAADwAAAGRycy9kb3ducmV2LnhtbEWPzW7CMBCE70i8g7VIvYET1FIIGA78SD300tAHWMVLEhGv&#10;rXgJ9O1rpEo9jmbmG81m93CdGqiPrWcD+SwDRVx523Jt4Pt8mi5BRUG22HkmAz8UYbcdjzZYWH/n&#10;LxpKqVWCcCzQQCMSCq1j1ZDDOPOBOHkX3zuUJPta2x7vCe46Pc+yhXbYclpoMNC+oepa3pyB11W1&#10;+jweJJejW9Cw96HTMRjzMsmzNSihh/yH/9of1sBbvnyH55v0BP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Ic+n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5NVeTLwAAADd&#10;AAAADwAAAGRycy9kb3ducmV2LnhtbEVPy2oCMRTdF/oP4Ra6KTUZQZHRKDIgLXQhPrq/Tm4nQyc3&#10;Q5Lq2K83C8Hl4bwXq8F14kwhtp41FCMFgrj2puVGw/GweZ+BiAnZYOeZNFwpwmr5/LTA0vgL7+i8&#10;T43IIRxL1GBT6kspY23JYRz5njhzPz44TBmGRpqAlxzuOjlWaiodtpwbLPZUWap/939Ow/o0Hqqd&#10;sm/V+rr5T9vw8a2+WOvXl0LNQSQa0kN8d38aDZNilufmN/kJyO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VXky8AAAA&#10;3Q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Mvha08AAAADd&#10;AAAADwAAAGRycy9kb3ducmV2LnhtbEWPQWvCQBSE70L/w/IEL9JsUqlNU1cPFqEHoSR66e2Rfc0G&#10;s29Ddpvov+8KhR6HmfmG2eyuthMjDb51rCBLUhDEtdMtNwrOp8NjDsIHZI2dY1JwIw+77cNsg4V2&#10;E5c0VqEREcK+QAUmhL6Q0teGLPrE9cTR+3aDxRDl0Eg94BThtpNPabqWFluOCwZ72huqL9WPVUDy&#10;K+/4eDyY/ftn2b5U7MrlSqnFPEvfQAS6hv/wX/tDK3jO8le4v4lPQG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+FrT&#10;wAAAAN0AAAAPAAAAAAAAAAEAIAAAACIAAABkcnMvZG93bnJldi54bWxQSwECFAAUAAAACACHTuJA&#10;My8FnjsAAAA5AAAAEAAAAAAAAAABACAAAAAPAQAAZHJzL3NoYXBleG1sLnhtbFBLBQYAAAAABgAG&#10;AFsBAAC5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2448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1100455</wp:posOffset>
              </wp:positionV>
              <wp:extent cx="2343150" cy="859155"/>
              <wp:effectExtent l="0" t="0" r="6350" b="4445"/>
              <wp:wrapNone/>
              <wp:docPr id="5190" name="Group 51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5191" name="Group 5191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5192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193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4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5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6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7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98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199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86.65pt;height:67.65pt;width:184.5pt;z-index:251752448;mso-width-relative:page;mso-height-relative:page;" coordorigin="0,-1" coordsize="2343278,859536" o:gfxdata="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JjigGr8AAADd&#10;AAAADwAAAGRycy9kb3ducmV2LnhtbEWPT4vCMBTE7wt+h/AWvK1pFBftGkVExYMI/oFlb4/m2Rab&#10;l9LEVr/9ZkHY4zAzv2Fmi4etREuNLx1rUIMEBHHmTMm5hst58zEB4QOywcoxaXiSh8W89zbD1LiO&#10;j9SeQi4ihH2KGooQ6lRKnxVk0Q9cTRy9q2sshiibXJoGuwi3lRwmyae0WHJcKLCmVUHZ7XS3GrYd&#10;dsuRWrf723X1/DmPD997RVr331XyBSLQI/yHX+2d0TBWUwV/b+ITkPN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mOKAavwAAAN0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fedVI8AAAADd&#10;AAAADwAAAGRycy9kb3ducmV2LnhtbEWPQWvCQBSE70L/w/IK3swmQqRNXYUWSkRQMBZyfWSfSWr2&#10;bchuje2vd4WCx2FmvmGW66vpxIUG11pWkEQxCOLK6pZrBV/Hz9kLCOeRNXaWScEvOVivniZLzLQd&#10;+UCXwtciQNhlqKDxvs+kdFVDBl1ke+Lgnexg0Ac51FIPOAa46eQ8jhfSYMthocGePhqqzsWPUfBe&#10;/H0Xu8O+PG3yo7W7Mk+351yp6XMSv4HwdPWP8H97oxWkyesc7m/CE5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951Uj&#10;wAAAAN0AAAAPAAAAAAAAAAEAIAAAACIAAABkcnMvZG93bnJldi54bWxQSwECFAAUAAAACACHTuJA&#10;My8FnjsAAAA5AAAAEAAAAAAAAAABACAAAAAPAQAAZHJzL3NoYXBleG1sLnhtbFBLBQYAAAAABgAG&#10;AFsBAAC5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GMNfeb0AAADd&#10;AAAADwAAAGRycy9kb3ducmV2LnhtbEWPzWrDMBCE74W+g9hCb43spA2xE9mH/EAPvTTtAyzWxjax&#10;VsLaOOnbR4VCj8PMfMNs6psb1ERj7D0byGcZKOLG255bA99fh5cVqCjIFgfPZOCHItTV48MGS+uv&#10;/EnTUVqVIBxLNNCJhFLr2HTkMM58IE7eyY8OJcmx1XbEa4K7Qc+zbKkd9pwWOgy07ag5Hy/OwGvR&#10;FB/7neSyd0uatj4MOgZjnp/ybA1K6Cb/4b/2uzXwlhcL+H2TnoC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w195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lyrHDbwAAADd&#10;AAAADwAAAGRycy9kb3ducmV2LnhtbEWPwW7CMBBE70j9B2srcQMnCFCTYjhQkDhwgfYDVvE2iRqv&#10;rXgb4O8xEhLH0cy80aw2V9epgfrYejaQTzNQxJW3LdcGfr73kw9QUZAtdp7JwI0ibNZvoxWW1l/4&#10;RMNZapUgHEs00IiEUutYNeQwTn0gTt6v7x1Kkn2tbY+XBHednmXZUjtsOS00GGjbUPV3/ncG5kVV&#10;HHdfksvOLWnY+tDpGIwZv+fZJyihq7zCz/bBGljkxRweb9IT0O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qxw28AAAA&#10;3Q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s7Ux0b8AAADd&#10;AAAADwAAAGRycy9kb3ducmV2LnhtbEWPzW7CMBCE70h9B2sr9YKKk1aJSsBwaEXFEcLPeRUvcSBe&#10;R7EL9O0xEhLH0cx8o5nOr7YVZ+p941hBOkpAEFdON1wr2G4W718gfEDW2DomBf/kYT57GUyx0O7C&#10;azqXoRYRwr5ABSaErpDSV4Ys+pHriKN3cL3FEGVfS93jJcJtKz+SJJcWG44LBjv6NlSdyj+r4DNz&#10;YeiP+1VFJl/u1r+LzU+5U+rtNU0mIAJdwzP8aC+1giwdZ3B/E5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O1MdG/&#10;AAAA3QAAAA8AAAAAAAAAAQAgAAAAIgAAAGRycy9kb3ducmV2LnhtbFBLAQIUABQAAAAIAIdO4kAz&#10;LwWeOwAAADkAAAAQAAAAAAAAAAEAIAAAAA4BAABkcnMvc2hhcGV4bWwueG1sUEsFBgAAAAAGAAYA&#10;WwEAALg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f9/5eL8AAADd&#10;AAAADwAAAGRycy9kb3ducmV2LnhtbEWPQWsCMRSE74X+h/AKXoomKyjt1iiyIAoeira9Pzevm6Wb&#10;lyVJdfXXN4VCj8PMfMMsVoPrxJlCbD1rKCYKBHHtTcuNhve3zfgJREzIBjvPpOFKEVbL+7sFlsZf&#10;+EDnY2pEhnAsUYNNqS+ljLUlh3Hie+LsffrgMGUZGmkCXjLcdXKq1Fw6bDkvWOypslR/Hb+dhvVp&#10;OlQHZR+r9XVzS69h+6H2rPXooVAvIBIN6T/8194ZDbPieQ6/b/ITk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/f+Xi/&#10;AAAA3QAAAA8AAAAAAAAAAQAgAAAAIgAAAGRycy9kb3ducmV2LnhtbFBLAQIUABQAAAAIAIdO4kAz&#10;LwWeOwAAADkAAAAQAAAAAAAAAAEAIAAAAA4BAABkcnMvc2hhcGV4bWwueG1sUEsFBgAAAAAGAAYA&#10;WwEAALg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Z/hZer0AAADd&#10;AAAADwAAAGRycy9kb3ducmV2LnhtbEWPwW7CMBBE75X4B2uRuBUnCCgJGA6UShy4QPmAVbwkEfHa&#10;ireB/n1dqVKPo5l5o9nsnq5TA/Wx9Wwgn2agiCtvW64NXD8/XlegoiBb7DyTgW+KsNuOXjZYWv/g&#10;Mw0XqVWCcCzRQCMSSq1j1ZDDOPWBOHk33zuUJPta2x4fCe46PcuypXbYclpoMNC+oep++XIG5kVV&#10;nA7vksvBLWnY+9DpGIyZjPNsDUroKf/hv/bRGljkxRv8vklPQG9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+Fl6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YQzIkbwAAADd&#10;AAAADwAAAGRycy9kb3ducmV2LnhtbEVPTWsCMRC9F/ofwhR6KZqsYNGtUWRBWuhB1PY+3Yybxc1k&#10;SVJd++vNQejx8b4Xq8F14kwhtp41FGMFgrj2puVGw9dhM5qBiAnZYOeZNFwpwmr5+LDA0vgL7+i8&#10;T43IIRxL1GBT6kspY23JYRz7njhzRx8cpgxDI03ASw53nZwo9SodtpwbLPZUWapP+1+nYf0zGaqd&#10;si/V+rr5S9vw/q0+Wevnp0K9gUg0pH/x3f1hNEyLeZ6b3+QnIJ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MyJG8AAAA&#10;3Q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tyHMDsAAAADd&#10;AAAADwAAAGRycy9kb3ducmV2LnhtbEWPQWvCQBSE70L/w/IKvYhu0qLV1NVDitCDIIm9eHtkX7Oh&#10;2bchu03Sf98tCB6HmfmG2R0m24qBet84VpAuExDEldMN1wo+L8fFBoQPyBpbx6Tglzwc9g+zHWba&#10;jVzQUIZaRAj7DBWYELpMSl8ZsuiXriOO3pfrLYYo+1rqHscIt618TpK1tNhwXDDYUW6o+i5/rAKS&#10;103Lp9PR5O/nonkt2RXzF6WeHtPkDUSgKdzDt/aHVrBKt1v4fxOfgN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IcwO&#10;wAAAAN0AAAAPAAAAAAAAAAEAIAAAACIAAABkcnMvZG93bnJldi54bWxQSwECFAAUAAAACACHTuJA&#10;My8FnjsAAAA5AAAAEAAAAAAAAAABACAAAAAPAQAAZHJzL3NoYXBleG1sLnhtbFBLBQYAAAAABgAG&#10;AFsBAAC5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2019935</wp:posOffset>
              </wp:positionV>
              <wp:extent cx="2343150" cy="859155"/>
              <wp:effectExtent l="0" t="0" r="6350" b="4445"/>
              <wp:wrapNone/>
              <wp:docPr id="256" name="Group 2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57" name="Group 25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5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6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159.05pt;height:67.65pt;width:184.5pt;z-index:251753472;mso-width-relative:page;mso-height-relative:page;" coordorigin="0,-1" coordsize="2343278,859536" o:gfxdata="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WYVR2bgAAADc&#10;AAAADwAAAGRycy9kb3ducmV2LnhtbEVPSwrCMBDdC94hjOBOUwVFqlFQkIqgYBXcDs3YVptJaeL3&#10;9GYhuHy8/2zxMpV4UONKywoG/QgEcWZ1ybmC03Hdm4BwHlljZZkUvMnBYt5uzTDW9skHeqQ+FyGE&#10;XYwKCu/rWEqXFWTQ9W1NHLiLbQz6AJtc6gafIdxUchhFY2mw5NBQYE2rgrJbejcKlunnmu4O+/Nl&#10;kxyt3Z2T0faWKNXtDKIpCE8v/xf/3ButYDgKa8OZcATk/A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YVR2bgAAADcAAAA&#10;DwAAAAAAAAABACAAAAAiAAAAZHJzL2Rvd25yZXYueG1sUEsBAhQAFAAAAAgAh07iQDMvBZ47AAAA&#10;OQAAABAAAAAAAAAAAQAgAAAABwEAAGRycy9zaGFwZXhtbC54bWxQSwUGAAAAAAYABgBbAQAAsQMA&#10;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CGiBjLwAAADc&#10;AAAADwAAAGRycy9kb3ducmV2LnhtbEWPzW7CMBCE70h9B2srcSNOEKAmxXCgVOLAhZ8HWMXbJGq8&#10;tuJtoG+PK1XiOJqZbzTr7d31aqQhdp4NFFkOirj2tuPGwPXyOXsDFQXZYu+ZDPxShO3mZbLGyvob&#10;n2g8S6MShGOFBlqRUGkd65YcxswH4uR9+cGhJDk02g54S3DX63mer7TDjtNCi4F2LdXf5x9nYFHW&#10;5XH/IYXs3YrGnQ+9jsGY6WuRv4MSussz/N8+WAPzZQl/Z9IR0J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hogYy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Vz7irLkAAADc&#10;AAAADwAAAGRycy9kb3ducmV2LnhtbEVPS2rDMBDdF3oHMYXsatkhmMa1kkU+kEU2dXuAwZraptZI&#10;WBPHuX21KHT5eP96v7hRzTTFwbOBIstBEbfeDtwZ+Po8v76BioJscfRMBh4UYb97fqqxsv7OHzQ3&#10;0qkUwrFCA71IqLSObU8OY+YDceK+/eRQEpw6bSe8p3A36nWel9rhwKmhx0CHntqf5uYMbLbt9no6&#10;SiEnV9J88GHUMRizeinyd1BCi/yL/9wXa2BdpvnpTDoCevc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c+4qy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1kZb1r4AAADc&#10;AAAADwAAAGRycy9kb3ducmV2LnhtbEWPzWrDMBCE74W8g9hALyWR7VITnCg5pLj42Dg/58XaWm6s&#10;lbHUxH37qlDocZiZb5jNbrK9uNHoO8cK0mUCgrhxuuNWwelYLlYgfEDW2DsmBd/kYbedPWyw0O7O&#10;B7rVoRURwr5ABSaEoZDSN4Ys+qUbiKP34UaLIcqxlXrEe4TbXmZJkkuLHccFgwPtDTXX+ssqeH5x&#10;4cl/Xt4bMnl1PryVx9f6rNTjPE3WIAJN4T/81660gixP4fdMPAJ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kZb1r4A&#10;AADc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y23jTL0AAADc&#10;AAAADwAAAGRycy9kb3ducmV2LnhtbEWPQWsCMRSE70L/Q3hCL6KJe5CyNYosSAs9iFbvr5vnZnHz&#10;siSprv76plDocZiZb5jlenCduFKIrWcN85kCQVx703Kj4fi5nb6AiAnZYOeZNNwpwnr1NFpiafyN&#10;93Q9pEZkCMcSNdiU+lLKWFtyGGe+J87e2QeHKcvQSBPwluGuk4VSC+mw5bxgsafKUn05fDsNm69i&#10;qPbKTqrNfftIu/B2Uh+s9fN4rl5BJBrSf/iv/W40FIsCfs/kIy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beNMvQAA&#10;ANw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p+x827wAAADc&#10;AAAADwAAAGRycy9kb3ducmV2LnhtbEWPzW7CMBCE70h9B2srcQMngKKSYjhQKnHgws8DrOJtEjVe&#10;W/E20LfHSEgcRzPzjWa1ublODdTH1rOBfJqBIq68bbk2cDl/Tz5ARUG22HkmA/8UYbN+G62wtP7K&#10;RxpOUqsE4ViigUYklFrHqiGHceoDcfJ+fO9QkuxrbXu8Jrjr9CzLCu2w5bTQYKBtQ9Xv6c8ZWCyr&#10;5WH3JbnsXEHD1odOx2DM+D3PPkEJ3eQVfrb31sCsmMPjTDoCe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sfNu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K8jeo74AAADc&#10;AAAADwAAAGRycy9kb3ducmV2LnhtbEWPT2sCMRTE74V+h/AKXkpNXERkaxRZkAoein96f928bpZu&#10;XpYk1dVP3wiFHoeZ+Q2zWA2uE2cKsfWsYTJWIIhrb1puNJyOm5c5iJiQDXaeScOVIqyWjw8LLI2/&#10;8J7Oh9SIDOFYogabUl9KGWtLDuPY98TZ+/LBYcoyNNIEvGS462Sh1Ew6bDkvWOypslR/H36chvVn&#10;MVR7ZZ+r9XVzS+/h7UPtWOvR00S9gkg0pP/wX3trNBSzKdzP5CM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8jeo7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wig8QrwAAADc&#10;AAAADwAAAGRycy9kb3ducmV2LnhtbEWPS6vCMBSE9xf8D+EIbi6a6sUH1ehCEVwI0urG3aE5NsXm&#10;pDTx9e/NBcHlMDPfMIvV09biTq2vHCsYDhIQxIXTFZcKTsdtfwbCB2SNtWNS8CIPq2XnZ4Gpdg/O&#10;6J6HUkQI+xQVmBCaVEpfGLLoB64hjt7FtRZDlG0pdYuPCLe1HCXJRFqsOC4YbGhtqLjmN6uA5HlW&#10;836/NevNIaumObvs90+pXneYzEEEeoZv+NPeaQWjyRj+z8QjIJ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oPEK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4496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2934335</wp:posOffset>
              </wp:positionV>
              <wp:extent cx="2343150" cy="859155"/>
              <wp:effectExtent l="0" t="0" r="6350" b="4445"/>
              <wp:wrapNone/>
              <wp:docPr id="266" name="Group 2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67" name="Group 26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6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7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231.05pt;height:67.65pt;width:184.5pt;z-index:251754496;mso-width-relative:page;mso-height-relative:page;" coordorigin="0,-1" coordsize="2343278,859536" o:gfxdata="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BImBe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Ygl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iYF5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l+mbZLgAAADc&#10;AAAADwAAAGRycy9kb3ducmV2LnhtbEVPSwrCMBDdC94hjOBOUwVFqlFQkIqgYBXcDs3YVptJaeL3&#10;9GYhuHy8/2zxMpV4UONKywoG/QgEcWZ1ybmC03Hdm4BwHlljZZkUvMnBYt5uzTDW9skHeqQ+FyGE&#10;XYwKCu/rWEqXFWTQ9W1NHLiLbQz6AJtc6gafIdxUchhFY2mw5NBQYE2rgrJbejcKlunnmu4O+/Nl&#10;kxyt3Z2T0faWKNXtDKIpCE8v/xf/3ButYDgOa8OZcATk/A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+mbZLgAAADcAAAA&#10;DwAAAAAAAAABACAAAAAiAAAAZHJzL2Rvd25yZXYueG1sUEsBAhQAFAAAAAgAh07iQDMvBZ47AAAA&#10;OQAAABAAAAAAAAAAAQAgAAAABwEAAGRycy9zaGFwZXhtbC54bWxQSwUGAAAAAAYABgBbAQAAsQMA&#10;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xgRLMbsAAADc&#10;AAAADwAAAGRycy9kb3ducmV2LnhtbEWPQWvCQBSE7wX/w/IK3uomIsFEVw9qwYOXqj/gkX0modm3&#10;S/Y12n/fFYQeh5n5hllvH65XIw2x82wgn2WgiGtvO24MXC+fH0tQUZAt9p7JwC9F2G4mb2usrL/z&#10;F41naVSCcKzQQCsSKq1j3ZLDOPOBOHk3PziUJIdG2wHvCe56Pc+yQjvsOC20GGjXUv19/nEGFmVd&#10;ng57yeXgChp3PvQ6BmOm73m2AiX0kP/wq320BuZFCc8z6Qjo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gRLMb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0ud0cbkAAADc&#10;AAAADwAAAGRycy9kb3ducmV2LnhtbEVPvU7DMBDekXgH65C6EScRammo2yEtEgNLWx7gZB9JRHy2&#10;4iNt374ekBg/ff+b3dWPaqYpDYENVEUJitgGN3Bn4Ov8/vwKKgmywzEwGbhRgt328WGDjQsXPtJ8&#10;kk7lEE4NGuhFYqN1sj15TEWIxJn7DpNHyXDqtJvwksP9qOuyXGqPA+eGHiO1Pdmf06838LK268/D&#10;Xio5+CXNbYijTtGYxVNVvoESusq/+M/94QzUqzw/n8lHQG/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LndHG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U5/NC74AAADc&#10;AAAADwAAAGRycy9kb3ducmV2LnhtbEWPQWvCQBSE7wX/w/KEXopuYqlKmk0OisWjxur5kX3Nps2+&#10;DdlttP++KxR6HGbmGyYvb7YTIw2+dawgnScgiGunW24UvJ92szUIH5A1do5JwQ95KIvJQ46Zdlc+&#10;0liFRkQI+wwVmBD6TEpfG7Lo564njt6HGyyGKIdG6gGvEW47uUiSpbTYclww2NPGUP1VfVsFzy8u&#10;PPnPy6Ems9yfj2+707Y6K/U4TZNXEIFu4T/8195rBYtVCvcz8Qj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5/NC74A&#10;AADc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TrR1kb4AAADc&#10;AAAADwAAAGRycy9kb3ducmV2LnhtbEWPQWsCMRSE74X+h/AKXoom7sGW1SiyIC14EG17f26em6Wb&#10;lyVJdfXXm0Khx2FmvmEWq8F14kwhtp41TCcKBHHtTcuNhs+PzfgVREzIBjvPpOFKEVbLx4cFlsZf&#10;eE/nQ2pEhnAsUYNNqS+ljLUlh3Hie+LsnXxwmLIMjTQBLxnuOlkoNZMOW84LFnuqLNXfhx+nYX0s&#10;hmqv7HO1vm5uaRfevtSWtR49TdUcRKIh/Yf/2u9GQ/FSwO+ZfAT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R1kb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IjXqBrwAAADc&#10;AAAADwAAAGRycy9kb3ducmV2LnhtbEWPzW7CMBCE75V4B2uReitOKOInYDgAlTj0UuABVvGSRMRr&#10;K14CvD2uVKnH0cx8o1ltHq5VPXWx8WwgH2WgiEtvG64MnE9fH3NQUZAttp7JwJMibNaDtxUW1t/5&#10;h/qjVCpBOBZooBYJhdaxrMlhHPlAnLyL7xxKkl2lbYf3BHetHmfZVDtsOC3UGGhbU3k93pyByaJc&#10;fO93ksveTanf+tDqGIx5H+bZEpTQQ/7Df+2DNTCefcLvmXQE9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I16ga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rhFIfr8AAADc&#10;AAAADwAAAGRycy9kb3ducmV2LnhtbEWPQUsDMRSE74L/ITzBi9ikS1FZmy7LQlHoQVr1/tw8N4ub&#10;lyWJ7ba/vhGEHoeZ+YZZVpMbxJ5C7D1rmM8UCOLWm547DR/v6/snEDEhGxw8k4YjRahW11dLLI0/&#10;8Jb2u9SJDOFYogab0lhKGVtLDuPMj8TZ+/bBYcoydNIEPGS4G2Sh1IN02HNesDhSY6n92f06DfVX&#10;MTVbZe+a+rg+pbfw8qk2rPXtzVw9g0g0pUv4v/1qNBSPC/g7k4+AXJ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4RSH6/&#10;AAAA3AAAAA8AAAAAAAAAAQAgAAAAIgAAAGRycy9kb3ducmV2LnhtbFBLAQIUABQAAAAIAIdO4kAz&#10;LwWeOwAAADkAAAAQAAAAAAAAAAEAIAAAAA4BAABkcnMvc2hhcGV4bWwueG1sUEsFBgAAAAAGAAYA&#10;WwEAALg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R/Gqn7wAAADc&#10;AAAADwAAAGRycy9kb3ducmV2LnhtbEWPS6vCMBSE9xf8D+EIbi6a6sUH1ehCEVwI0urG3aE5NsXm&#10;pDTx9e/NBcHlMDPfMIvV09biTq2vHCsYDhIQxIXTFZcKTsdtfwbCB2SNtWNS8CIPq2XnZ4Gpdg/O&#10;6J6HUkQI+xQVmBCaVEpfGLLoB64hjt7FtRZDlG0pdYuPCLe1HCXJRFqsOC4YbGhtqLjmN6uA5HlW&#10;836/NevNIaumObvs90+pXneYzEEEeoZv+NPeaQWj6Rj+z8QjIJ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xqp+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5520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3846830</wp:posOffset>
              </wp:positionV>
              <wp:extent cx="2343150" cy="859155"/>
              <wp:effectExtent l="0" t="0" r="6350" b="4445"/>
              <wp:wrapNone/>
              <wp:docPr id="276" name="Group 2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77" name="Group 27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7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8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302.9pt;height:67.65pt;width:184.5pt;z-index:251755520;mso-width-relative:page;mso-height-relative:page;" coordorigin="0,-1" coordsize="2343278,859536" o:gfxdata="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C270L2gAAAAwBAAAPAAAAAAAAAAEAIAAAACIAAABkcnMvZG93bnJldi54bWxQSwEC&#10;FAAUAAAACACHTuJAqNuhAxAFAABkFQAADgAAAAAAAAABACAAAAApAQAAZHJzL2Uyb0RvYy54bWxQ&#10;SwUGAAAAAAYABgBZAQAAqw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gVAXpMAAAADc&#10;AAAADwAAAGRycy9kb3ducmV2LnhtbEWPQWvCQBSE74X+h+UVems2saglukqRtvQQhCaF4u2RfSbB&#10;7NuQ3Sbm37uC4HGYmW+Y9fZsWjFQ7xrLCpIoBkFcWt1wpeC3+Hx5A+E8ssbWMimYyMF28/iwxlTb&#10;kX9oyH0lAoRdigpq77tUSlfWZNBFtiMO3tH2Bn2QfSV1j2OAm1bO4nghDTYcFmrsaFdTecr/jYKv&#10;Ecf31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VAXpMAAAADcAAAADwAAAAAAAAABACAAAAAiAAAAZHJzL2Rvd25yZXYu&#10;eG1sUEsBAhQAFAAAAAgAh07iQDMvBZ47AAAAOQAAABUAAAAAAAAAAQAgAAAADwEAAGRycy9ncm91&#10;cHNoYXBleG1sLnhtbFBLBQYAAAAABgAGAGABAADMAwAAAAA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EjANub0AAADc&#10;AAAADwAAAGRycy9kb3ducmV2LnhtbEVPTWuDQBC9F/oflin01qwR2gaTTaCBoBQMqIFcB3eiNu6s&#10;uFtj++u7h0CPj/e92c2mFxONrrOsYLmIQBDXVnfcKDhVh5cVCOeRNfaWScEPOdhtHx82mGh744Km&#10;0jcihLBLUEHr/ZBI6eqWDLqFHYgDd7GjQR/g2Eg94i2Em17GUfQmDXYcGlocaN9SfS2/jYKP8ver&#10;zIvj+ZKllbX5OX39vKZKPT8tozUIT7P/F9/dmVYQv4e14Uw4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MA25vQAA&#10;ANwAAAAPAAAAAAAAAAEAIAAAACIAAABkcnMvZG93bnJldi54bWxQSwECFAAUAAAACACHTuJAMy8F&#10;njsAAAA5AAAAEAAAAAAAAAABACAAAAAMAQAAZHJzL3NoYXBleG1sLnhtbFBLBQYAAAAABgAGAFsB&#10;AAC2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Q93d7LwAAADc&#10;AAAADwAAAGRycy9kb3ducmV2LnhtbEWPzW7CMBCE75X6DtZW4tY4QQiaFMOBgsSBCz8PsIq3SdR4&#10;bcXbAG+PK1XiOJqZbzTL9c31aqQhdp4NFFkOirj2tuPGwOW8e/8AFQXZYu+ZDNwpwnr1+rLEyvor&#10;H2k8SaMShGOFBlqRUGkd65YcxswH4uR9+8GhJDk02g54TXDX62mez7XDjtNCi4E2LdU/p19nYFbW&#10;5WH7JYVs3ZzGjQ+9jsGYyVuRf4ISuskz/N/eWwPTRQl/Z9IR0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d3ey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5zIEVrkAAADc&#10;AAAADwAAAGRycy9kb3ducmV2LnhtbEVPvU7DMBDekXgH65DYqJMIRW2omyGkEgNL0z7AKT6SiPhs&#10;xde0vD0ekBg/ff/7+u5mtdISJ88G8k0Girj3duLBwOV8fNmCioJscfZMBn4oQn14fNhjZf2NT7R2&#10;MqgUwrFCA6NIqLSO/UgO48YH4sR9+cWhJLgM2i54S+Fu1kWWldrhxKlhxEDNSP13d3UGXnf97rN9&#10;l1xaV9La+DDrGIx5fsqzN1BCd/kX/7k/rIFim+anM+kI6MM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yBFa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Zkq9LLwAAADc&#10;AAAADwAAAGRycy9kb3ducmV2LnhtbEWPQYvCMBSE74L/IbwFL7KmVRTpGj24KB61Vc+P5tnUbV5K&#10;k1X3328EweMwM98wi9XDNuJGna8dK0hHCQji0umaKwXHYvM5B+EDssbGMSn4Iw+rZb+3wEy7Ox/o&#10;lodKRAj7DBWYENpMSl8asuhHriWO3sV1FkOUXSV1h/cIt40cJ8lMWqw5LhhsaW2o/Ml/rYLJ1IWh&#10;v573JZnZ7nTYborv/KTU4CNNvkAEeoR3+NXeaQXjeQrPM/EI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KvSy8AAAA&#10;3A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e2EFtr4AAADc&#10;AAAADwAAAGRycy9kb3ducmV2LnhtbEWPT2sCMRTE74V+h/CEXoom7qHI1iiyIC30IP67v26em8XN&#10;y5Kkuvrpm0LB4zAzv2Hmy8F14kIhtp41TCcKBHHtTcuNhsN+PZ6BiAnZYOeZNNwownLx/DTH0vgr&#10;b+myS43IEI4larAp9aWUsbbkME58T5y9kw8OU5ahkSbgNcNdJwul3qTDlvOCxZ4qS/V59+M0rL6L&#10;odoq+1qtbut72oSPo/pirV9GU/UOItGQHuH/9qfRUMwK+DuTj4B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2EFtr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F+CaIbsAAADc&#10;AAAADwAAAGRycy9kb3ducmV2LnhtbEWPwYrCQBBE74L/MLTgTSfRRTQ6elAXPOxl1Q9oMm0SzPQM&#10;mTa6f+8sLOyxqKpX1Gb3cq3qqYuNZwP5NANFXHrbcGXgevmcLEFFQbbYeiYDPxRhtx0ONlhY/+Rv&#10;6s9SqQThWKCBWiQUWseyJodx6gNx8m6+cyhJdpW2HT4T3LV6lmUL7bDhtFBjoH1N5f38cAY+VuXq&#10;63iQXI5uQf3eh1bHYMx4lGdrUEIv+Q//tU/WwGw5h98z6Qjo7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+CaIb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m8Q4Wb4AAADc&#10;AAAADwAAAGRycy9kb3ducmV2LnhtbEWPQWsCMRSE70L/Q3gFL1ITFymyNYosSAseRG3vr5vXzdLN&#10;y5KkuvbXN4LQ4zAz3zDL9eA6caYQW88aZlMFgrj2puVGw/tp+7QAEROywc4zabhShPXqYbTE0vgL&#10;H+h8TI3IEI4larAp9aWUsbbkME59T5y9Lx8cpixDI03AS4a7ThZKPUuHLecFiz1Vlurv44/TsPks&#10;huqg7KTaXLe/aR9eP9SOtR4/ztQLiERD+g/f229GQ7GYw+1MPgJy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8Q4Wb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ciTauL0AAADc&#10;AAAADwAAAGRycy9kb3ducmV2LnhtbEWPT4vCMBTE7wt+h/AEL4umuqyWavSgCB4EafXi7dE8m2Lz&#10;Upr479ubBWGPw8z8hlmsnrYRd+p87VjBeJSAIC6drrlScDpuhykIH5A1No5JwYs8rJa9rwVm2j04&#10;p3sRKhEh7DNUYEJoMyl9aciiH7mWOHoX11kMUXaV1B0+Itw2cpIkU2mx5rhgsKW1ofJa3KwCkue0&#10;4f1+a9abQ17PCnb5949Sg/44mYMI9Az/4U97pxVM0l/4OxOPgFy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JNq4vQAA&#10;ANwAAAAPAAAAAAAAAAEAIAAAACIAAABkcnMvZG93bnJldi54bWxQSwECFAAUAAAACACHTuJAMy8F&#10;njsAAAA5AAAAEAAAAAAAAAABACAAAAAMAQAAZHJzL3NoYXBleG1sLnhtbFBLBQYAAAAABgAGAFsB&#10;AAC2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6544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4760595</wp:posOffset>
              </wp:positionV>
              <wp:extent cx="2343150" cy="859155"/>
              <wp:effectExtent l="0" t="0" r="6350" b="4445"/>
              <wp:wrapNone/>
              <wp:docPr id="286" name="Group 2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87" name="Group 28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88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0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1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2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3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4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9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374.85pt;height:67.65pt;width:184.5pt;z-index:251756544;mso-width-relative:page;mso-height-relative:page;" coordorigin="0,-1" coordsize="2343278,859536" o:gfxdata="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tIVng78AAADc&#10;AAAADwAAAGRycy9kb3ducmV2LnhtbEWPQWvCQBSE74X+h+UJ3uomijVE11CkigcpaITS2yP7TEKy&#10;b0N2m+i/7xYKPQ4z8w2zye6mFQP1rrasIJ5FIIgLq2suFVzz/UsCwnlkja1lUvAgB9n2+WmDqbYj&#10;n2m4+FIECLsUFVTed6mUrqjIoJvZjjh4N9sb9EH2pdQ9jgFuWjmPoldpsOawUGFHu4qK5vJtFBxG&#10;HN8W8ftwam67x1e+/Pg8xaTUdBJHaxCe7v4//Nc+agXzZAW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0hWeD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J+V9nrgAAADc&#10;AAAADwAAAGRycy9kb3ducmV2LnhtbEVPSwrCMBDdC94hjOBOUwVFqlFQkIqgYBXcDs3YVptJaeL3&#10;9GYhuHy8/2zxMpV4UONKywoG/QgEcWZ1ybmC03Hdm4BwHlljZZkUvMnBYt5uzTDW9skHeqQ+FyGE&#10;XYwKCu/rWEqXFWTQ9W1NHLiLbQz6AJtc6gafIdxUchhFY2mw5NBQYE2rgrJbejcKlunnmu4O+/Nl&#10;kxyt3Z2T0faWKNXtDKIpCE8v/xf/3ButYDgJa8OZcATk/A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+V9nrgAAADcAAAA&#10;DwAAAAAAAAABACAAAAAiAAAAZHJzL2Rvd25yZXYueG1sUEsBAhQAFAAAAAgAh07iQDMvBZ47AAAA&#10;OQAAABAAAAAAAAAAAQAgAAAABwEAAGRycy9zaGFwZXhtbC54bWxQSwUGAAAAAAYABgBbAQAAsQMA&#10;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dgity7sAAADc&#10;AAAADwAAAGRycy9kb3ducmV2LnhtbEWPwYrCQBBE74L/MLTgTScRERMdPagLHvai7gc0md4kmOkZ&#10;Mm10/95ZWNhjUVWvqO3+5To1UB9bzwbyeQaKuPK25drA1+1jtgYVBdli55kM/FCE/W482mJp/ZMv&#10;NFylVgnCsUQDjUgotY5VQw7j3Afi5H373qEk2dfa9vhMcNfpRZattMOW00KDgQ4NVffrwxlYFlXx&#10;eTpKLie3ouHgQ6djMGY6ybMNKKGX/If/2mdrYLEu4PdMOgJ69w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gity7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YuuSi7kAAADc&#10;AAAADwAAAGRycy9kb3ducmV2LnhtbEVPvU7DMBDekfoO1lViI04qVJE0TodSJAYWSh/gFF+TqPHZ&#10;io8kvD0ekBg/ff/1cXWjmmmKg2cDRZaDIm69HbgzcP16e3oBFQXZ4uiZDPxQhGOzeaixsn7hT5ov&#10;0qkUwrFCA71IqLSObU8OY+YDceJufnIoCU6dthMuKdyNepfne+1w4NTQY6BTT+398u0MPJdt+XF+&#10;lULObk/zyYdRx2DM47bID6CEVvkX/7nfrYFdmeanM+kI6OY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Lrkou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45Mr8b4AAADc&#10;AAAADwAAAGRycy9kb3ducmV2LnhtbEWPQWvCQBSE7wX/w/KEXopuYqlomk0OisWjxur5kX3Nps2+&#10;DdlttP++KxR6HGbmGyYvb7YTIw2+dawgnScgiGunW24UvJ92sxUIH5A1do5JwQ95KIvJQ46Zdlc+&#10;0liFRkQI+wwVmBD6TEpfG7Lo564njt6HGyyGKIdG6gGvEW47uUiSpbTYclww2NPGUP1VfVsFzy8u&#10;PPnPy6Ems9yfj2+707Y6K/U4TZNXEIFu4T/8195rBYt1Cvcz8Qj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5Mr8b4A&#10;AADc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/riTa74AAADc&#10;AAAADwAAAGRycy9kb3ducmV2LnhtbEWPQWsCMRSE74X+h/AKXoom7kHa1SiyIC14EG17f26em6Wb&#10;lyVJdfXXm0Khx2FmvmEWq8F14kwhtp41TCcKBHHtTcuNhs+PzfgFREzIBjvPpOFKEVbLx4cFlsZf&#10;eE/nQ2pEhnAsUYNNqS+ljLUlh3Hie+LsnXxwmLIMjTQBLxnuOlkoNZMOW84LFnuqLNXfhx+nYX0s&#10;hmqv7HO1vm5uaRfevtSWtR49TdUcRKIh/Yf/2u9GQ/FawO+ZfAT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riTa7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kjkM/LwAAADc&#10;AAAADwAAAGRycy9kb3ducmV2LnhtbEWPzW7CMBCE70h9B2srcSNOAKEmxXCgVOLAhZ8HWMXbJGq8&#10;tuJtoG+PK1XiOJqZbzTr7d31aqQhdp4NFFkOirj2tuPGwPXyOXsDFQXZYu+ZDPxShO3mZbLGyvob&#10;n2g8S6MShGOFBlqRUGkd65YcxswH4uR9+cGhJDk02g54S3DX63mer7TDjtNCi4F2LdXf5x9nYFnW&#10;5XH/IYXs3YrGnQ+9jsGY6WuRv4MSussz/N8+WAPzcgF/Z9IR0J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5DPy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Hh2uhL8AAADc&#10;AAAADwAAAGRycy9kb3ducmV2LnhtbEWPQUsDMRSE74L/ITzBi9ikSxFdmy7LQlHoQVr1/tw8N4ub&#10;lyWJ7ba/vhGEHoeZ+YZZVpMbxJ5C7D1rmM8UCOLWm547DR/v6/tHEDEhGxw8k4YjRahW11dLLI0/&#10;8Jb2u9SJDOFYogab0lhKGVtLDuPMj8TZ+/bBYcoydNIEPGS4G2Sh1IN02HNesDhSY6n92f06DfVX&#10;MTVbZe+a+rg+pbfw8qk2rPXtzVw9g0g0pUv4v/1qNBRPC/g7k4+AXJ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4droS/&#10;AAAA3AAAAA8AAAAAAAAAAQAgAAAAIgAAAGRycy9kb3ducmV2LnhtbFBLAQIUABQAAAAIAIdO4kAz&#10;LwWeOwAAADkAAAAQAAAAAAAAAAEAIAAAAA4BAABkcnMvc2hhcGV4bWwueG1sUEsFBgAAAAAGAAYA&#10;WwEAALg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9/1MZb0AAADc&#10;AAAADwAAAGRycy9kb3ducmV2LnhtbEWPzYvCMBTE7wv+D+EJXpY1VfFjq9GDIngQpNXL3h7N26bY&#10;vJQmfv33RhA8DjPzG2axuttaXKn1lWMFg34CgrhwuuJSwem4/ZmB8AFZY+2YFDzIw2rZ+Vpgqt2N&#10;M7rmoRQRwj5FBSaEJpXSF4Ys+r5riKP371qLIcq2lLrFW4TbWg6TZCItVhwXDDa0NlSc84tVQPJv&#10;VvN+vzXrzSGrpjm77HukVK87SOYgAt3DJ/xu77SC4e8YXmfiEZ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/UxlvQAA&#10;ANwAAAAPAAAAAAAAAAEAIAAAACIAAABkcnMvZG93bnJldi54bWxQSwECFAAUAAAACACHTuJAMy8F&#10;njsAAAA5AAAAEAAAAAAAAAABACAAAAAMAQAAZHJzL3NoYXBleG1sLnhtbFBLBQYAAAAABgAGAFsB&#10;AAC2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7568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5680075</wp:posOffset>
              </wp:positionV>
              <wp:extent cx="2343150" cy="859155"/>
              <wp:effectExtent l="0" t="0" r="6350" b="4445"/>
              <wp:wrapNone/>
              <wp:docPr id="298" name="Group 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99" name="Group 29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30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30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447.25pt;height:67.65pt;width:184.5pt;z-index:251757568;mso-width-relative:page;mso-height-relative:page;" coordorigin="0,-1" coordsize="2343278,859536" o:gfxdata="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DcPSXvcAAAADQEAAA8AAAAAAAAAAQAgAAAAIgAAAGRycy9kb3ducmV2LnhtbFBLAQIUABQAAAAI&#10;AIdO4kB34sUSBwUAAGQVAAAOAAAAAAAAAAEAIAAAACsBAABkcnMvZTJvRG9jLnhtbFBLBQYAAAAA&#10;BgAGAFkBAACk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L4/At78AAADc&#10;AAAADwAAAGRycy9kb3ducmV2LnhtbEWPQWvCQBSE74X+h+UJ3uomisVE11CkigcpaITS2yP7TEKy&#10;b0N2m+i/7xYKPQ4z8w2zye6mFQP1rrasIJ5FIIgLq2suFVzz/csKhPPIGlvLpOBBDrLt89MGU21H&#10;PtNw8aUIEHYpKqi871IpXVGRQTezHXHwbrY36IPsS6l7HAPctHIeRa/SYM1hocKOdhUVzeXbKDiM&#10;OL4t4vfh1Nx2j698+fF5ikmp6SSO1iA83f1/+K991ArmSQK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vj8C3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wqF9X7wAAADc&#10;AAAADwAAAGRycy9kb3ducmV2LnhtbEVPXWvCMBR9H/gfwhV8m4kbG6MaBYVRETpoHfh6aa5ttbkp&#10;TWarv355GOzxcL5Xm9G24ka9bxxrWMwVCOLSmYYrDd/Hz+cPED4gG2wdk4Y7edisJ08rTIwbOKdb&#10;ESoRQ9gnqKEOoUuk9GVNFv3cdcSRO7veYoiwr6TpcYjhtpUvSr1Liw3Hhho72tVUXosfq2FbPC5F&#10;ln+dzvv06Fx2St8O11Tr2XShliACjeFf/OfeGw2vKs6PZ+IRk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hfV+8AAAA&#10;3A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k0ytCrwAAADc&#10;AAAADwAAAGRycy9kb3ducmV2LnhtbEWPzW7CMBCE70h9B2sr9QZ2WoQgxXCgIHHgws8DrOJtEjVe&#10;W/E2wNvjSpU4jmbmG81yffOdGqhPbWALxcSAIq6Ca7m2cDnvxnNQSZAddoHJwp0SrFcvoyWWLlz5&#10;SMNJapUhnEq00IjEUutUNeQxTUIkzt536D1Kln2tXY/XDPedfjdmpj22nBcajLRpqPo5/XoL00W1&#10;OGy/pJCtn9GwCbHTKVr79lqYT1BCN3mG/9t7Z+HDFPB3Jh8BvX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MrQq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Y54zfbsAAADc&#10;AAAADwAAAGRycy9kb3ducmV2LnhtbEWPwW7CMBBE70j9B2sr9QZ2KEIlxXAAKnHgAu0HrOJtEjVe&#10;W/ES6N9jJCSOo5l5o1mur75TA/WpDWyhmBhQxFVwLdcWfr6/xh+gkiA77AKThX9KsF69jJZYunDh&#10;Iw0nqVWGcCrRQiMSS61T1ZDHNAmROHu/ofcoWfa1dj1eMtx3emrMXHtsOS80GGnTUPV3OnsLs0W1&#10;OOy2UsjOz2nYhNjpFK19ey3MJyihqzzDj/beWXg3U7ifyUdAr2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54zfb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4uaKB70AAADc&#10;AAAADwAAAGRycy9kb3ducmV2LnhtbEWPQWvCQBSE74X+h+UVvJS6q6FSUlcPLZEcNWrPj+wzG5t9&#10;G7LbqP/eLRR6HGa+GWa5vrpOjDSE1rOG2VSBIK69abnRcNgXL28gQkQ22HkmDTcKsF49PiwxN/7C&#10;Oxqr2IhUwiFHDTbGPpcy1JYchqnviZN38oPDmOTQSDPgJZW7Ts6VWkiHLacFiz19WKq/qx+nIXv1&#10;8Tmcv7Y12UV53G2K/Wd11HryNFPvICJd43/4jy5N4lQGv2fSEZ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5ooHvQAA&#10;ANwAAAAPAAAAAAAAAAEAIAAAACIAAABkcnMvZG93bnJldi54bWxQSwECFAAUAAAACACHTuJAMy8F&#10;njsAAAA5AAAAEAAAAAAAAAABACAAAAAMAQAAZHJzL3NoYXBleG1sLnhtbFBLBQYAAAAABgAGAFsB&#10;AAC2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gPY0nr4AAADc&#10;AAAADwAAAGRycy9kb3ducmV2LnhtbEWPQWsCMRSE74X+h/AKXoom2iKyNYosSAUPRW3vr5vnZnHz&#10;siSprv76plDwOMzMN8x82btWnCnExrOG8UiBIK68abjW8HlYD2cgYkI22HomDVeKsFw8PsyxMP7C&#10;OzrvUy0yhGOBGmxKXSFlrCw5jCPfEWfv6IPDlGWopQl4yXDXyolSU+mw4bxgsaPSUnXa/zgNq+9J&#10;X+6UfS5X1/UtfYT3L7VlrQdPY/UGIlGf7uH/9sZoeFGv8HcmHwG5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Y0nr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7HerCbwAAADc&#10;AAAADwAAAGRycy9kb3ducmV2LnhtbEWPzW7CMBCE75V4B2uReit2oEUlxXAAKvXAhZ8HWMXbJGq8&#10;tuIl0LevkZB6HM3MN5rl+uY7NVCf2sAWiokBRVwF13Jt4Xz6fHkHlQTZYReYLPxSgvVq9LTE0oUr&#10;H2g4Sq0yhFOJFhqRWGqdqoY8pkmIxNn7Dr1HybKvtevxmuG+01Nj5tpjy3mhwUibhqqf48VbeF1U&#10;i/1uK4Xs/JyGTYidTtHa53FhPkAJ3eQ//Gh/OQsz8wb3M/kI6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x3qwm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H2gPcr4AAADc&#10;AAAADwAAAGRycy9kb3ducmV2LnhtbEWPT2sCMRTE74V+h/AKXkpNtCCyGkUWpIKH4p/en5vnZnHz&#10;siSprn76plDocZiZ3zDzZe9acaUQG88aRkMFgrjypuFaw/GwfpuCiAnZYOuZNNwpwnLx/DTHwvgb&#10;7+i6T7XIEI4FarApdYWUsbLkMA59R5y9sw8OU5ahlibgLcNdK8dKTaTDhvOCxY5KS9Vl/+00rE7j&#10;vtwp+1qu7utH+gwfX2rLWg9eRmoGIlGf/sN/7Y3R8K4m8HsmHwG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2gPcr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9ojtk7wAAADc&#10;AAAADwAAAGRycy9kb3ducmV2LnhtbEWPQYvCMBSE78L+h/AW9iKaqGClGj24CB4Ead3L3h7Nsyk2&#10;L6XJqvvvjSB4HGbmG2a1ubtWXKkPjWcNk7ECQVx503Ct4ee0Gy1AhIhssPVMGv4pwGb9MVhhbvyN&#10;C7qWsRYJwiFHDTbGLpcyVJYchrHviJN39r3DmGRfS9PjLcFdK6dKzaXDhtOCxY62lqpL+ec0kPxd&#10;tHw47Oz2+1g0Wcm+GM60/vqcqCWISPf4Dr/ae6NhpjJ4nklHQK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I7ZO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8592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6594475</wp:posOffset>
              </wp:positionV>
              <wp:extent cx="2343150" cy="859155"/>
              <wp:effectExtent l="0" t="0" r="6350" b="4445"/>
              <wp:wrapNone/>
              <wp:docPr id="308" name="Group 3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309" name="Group 30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31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31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519.25pt;height:67.65pt;width:184.5pt;z-index:251758592;mso-width-relative:page;mso-height-relative:page;" coordorigin="0,-1" coordsize="2343278,859536" o:gfxdata="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sWRarb8AAADc&#10;AAAADwAAAGRycy9kb3ducmV2LnhtbEWPT2sCMRTE74V+h/AEbzVZxdKuG6WIFQ8iVAvi7bF5+wc3&#10;L8sm3dVv3xSEHoeZ+Q2TrW62ET11vnasIZkoEMS5MzWXGr5Pny9vIHxANtg4Jg138rBaPj9lmBo3&#10;8Bf1x1CKCGGfooYqhDaV0ucVWfQT1xJHr3CdxRBlV0rT4RDhtpFTpV6lxZrjQoUtrSvKr8cfq2E7&#10;4PAxSzb9/lqs75fT/HDeJ6T1eJSo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ZFqt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R3jrgrsAAADc&#10;AAAADwAAAGRycy9kb3ducmV2LnhtbEVPy4rCMBTdC/5DuII7TTsyg1RTQWGoCA5YBbeX5vahzU1p&#10;4vPrJ4uBWR7Oe7l6mlbcqXeNZQXxNAJBXFjdcKXgdPyezEE4j6yxtUwKXuRglQ4HS0y0ffCB7rmv&#10;RAhhl6CC2vsukdIVNRl0U9sRB660vUEfYF9J3eMjhJtWfkTRlzTYcGiosaNNTcU1vxkF6/x9yfeH&#10;n3O5zY7W7s/Z5+6aKTUexdEChKen/xf/ubdawSwO88OZcARk+g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3jrgrsAAADc&#10;AAAADwAAAAAAAAABACAAAAAiAAAAZHJzL2Rvd25yZXYueG1sUEsBAhQAFAAAAAgAh07iQDMvBZ47&#10;AAAAOQAAABAAAAAAAAAAAQAgAAAACgEAAGRycy9zaGFwZXhtbC54bWxQSwUGAAAAAAYABgBbAQAA&#10;tAMA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FpU717wAAADc&#10;AAAADwAAAGRycy9kb3ducmV2LnhtbEWPzW7CMBCE70h9B2sr9QaOW4QgxXCgIHHgws8DrOJtEjVe&#10;W/E2wNvjSpU4jmbmG81yffOdGqhPbWALZlKAIq6Ca7m2cDnvxnNQSZAddoHJwp0SrFcvoyWWLlz5&#10;SMNJapUhnEq00IjEUutUNeQxTUIkzt536D1Kln2tXY/XDPedfi+KmfbYcl5oMNKmoern9OstTBfV&#10;4rD9EiNbP6NhE2KnU7T27dUUn6CEbvIM/7f3zsKHMfB3Jh8BvX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VO9e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5keloLwAAADc&#10;AAAADwAAAGRycy9kb3ducmV2LnhtbEWPwWrDMBBE74H+g9hCb4nsNITGtZxD6kAPuTTJByzW1ja1&#10;VsLaOs7fV4VCj8PMvGHK/ewGNdEYe88G8lUGirjxtufWwPVyXL6AioJscfBMBu4UYV89LEosrL/x&#10;B01naVWCcCzQQCcSCq1j05HDuPKBOHmffnQoSY6ttiPeEtwNep1lW+2w57TQYaBDR83X+dsZ2Oya&#10;3al+k1xqt6Xp4MOgYzDm6THPXkEJzfIf/mu/WwPP+Rp+z6Qjo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HpaC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Zz8c2r4AAADc&#10;AAAADwAAAGRycy9kb3ducmV2LnhtbEWPzWrDMBCE74W8g9hCLqWRXdMQ3Cg5pLj42Dg/58XaWE6t&#10;lbFUJ3n7KhDocZj5Zpjl+mo7MdLgW8cK0lkCgrh2uuVGwX5XvC5A+ICssXNMCm7kYb2aPC0x1+7C&#10;Wxqr0IhYwj5HBSaEPpfS14Ys+pnriaN3coPFEOXQSD3gJZbbTr4lyVxabDkuGOxpY6j+qX6tguzd&#10;hRd/Pn7XZOblYftV7D6rg1LT5zT5ABHoGv7DD7rUkUszuJ+JR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z8c2r4A&#10;AADc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BS+iQ74AAADc&#10;AAAADwAAAGRycy9kb3ducmV2LnhtbEWPQWsCMRSE70L/Q3iFXkSTtVJkaxRZkBY8FG17f928bpZu&#10;XpYk1dVf3xQEj8PMfMMs14PrxJFCbD1rKKYKBHHtTcuNho/37WQBIiZkg51n0nCmCOvV3WiJpfEn&#10;3tPxkBqRIRxL1GBT6kspY23JYZz6njh73z44TFmGRpqApwx3nZwp9SQdtpwXLPZUWap/Dr9Ow+Zr&#10;NlR7ZcfV5ry9pLfw8ql2rPXDfaGeQSQa0i18bb8aDY/FHP7P5CM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+iQ7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aa491LwAAADc&#10;AAAADwAAAGRycy9kb3ducmV2LnhtbEWPzW7CMBCE75V4B2uRuIETKKikGA78SD300sADrOJtEjVe&#10;W/ES4O1xpUo9jmbmG81md3edGqiPrWcD+SwDRVx523Jt4HI+Td9ARUG22HkmAw+KsNuOXjZYWH/j&#10;LxpKqVWCcCzQQCMSCq1j1ZDDOPOBOHnfvncoSfa1tj3eEtx1ep5lK+2w5bTQYKB9Q9VPeXUGXtfV&#10;+vN4kFyObkXD3odOx2DMZJxn76CE7vIf/mt/WAOLfAm/Z9IR0N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uPdS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mrGZr74AAADc&#10;AAAADwAAAGRycy9kb3ducmV2LnhtbEWPQWsCMRSE70L/Q3gFL1KTtSBlNYosSIUeRG3vz83rZunm&#10;ZUlSXfvrTaHQ4zAz3zDL9eA6caEQW88aiqkCQVx703Kj4f20fXoBEROywc4zabhRhPXqYbTE0vgr&#10;H+hyTI3IEI4larAp9aWUsbbkME59T5y9Tx8cpixDI03Aa4a7Ts6UmkuHLecFiz1Vluqv47fTsDnP&#10;huqg7KTa3LY/aR9eP9Qbaz1+LNQCRKIh/Yf/2juj4bmYw++ZfATk6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rGZr7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c1F7TrwAAADc&#10;AAAADwAAAGRycy9kb3ducmV2LnhtbEWPzarCMBSE94LvEI7gRjStwlWq0YUiuBAurW7cHZpjU2xO&#10;ShP/3t4IF+5ymJlvmNXmZRvxoM7XjhWkkwQEcel0zZWC82k/XoDwAVlj45gUvMnDZt3vrTDT7sk5&#10;PYpQiQhhn6ECE0KbSelLQxb9xLXE0bu6zmKIsquk7vAZ4baR0yT5kRZrjgsGW9oaKm/F3SogeVk0&#10;fDzuzXb3m9fzgl0+mik1HKTJEkSgV/gP/7UPWsEsncP3TDwCc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Re06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59616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7505065</wp:posOffset>
              </wp:positionV>
              <wp:extent cx="2343150" cy="859155"/>
              <wp:effectExtent l="0" t="0" r="6350" b="4445"/>
              <wp:wrapNone/>
              <wp:docPr id="318" name="Group 3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319" name="Group 31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537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7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7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38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590.95pt;height:67.65pt;width:184.5pt;z-index:251759616;mso-width-relative:page;mso-height-relative:page;" coordorigin="0,-1" coordsize="2343278,859536" o:gfxdata="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NL3Mc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vcxw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D2N4o8EAAADd&#10;AAAADwAAAGRycy9kb3ducmV2LnhtbEWP3WrCQBSE7wu+w3IE7+rGBluJroJCSSikkCh4e8gek2j2&#10;bMiuP+3TdwuFXg4z8w2z2jxMJ240uNaygtk0AkFcWd1yreCwf39egHAeWWNnmRR8kYPNevS0wkTb&#10;Oxd0K30tAoRdggoa7/tESlc1ZNBNbU8cvJMdDPogh1rqAe8Bbjr5EkWv0mDLYaHBnnYNVZfyahRs&#10;y+9zmRefx1OW7q3Nj+n845IqNRnPoiUITw//H/5rZ1rBPH6L4fdNeAJy/Q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2N4&#10;o8EAAADdAAAADwAAAAAAAAABACAAAAAiAAAAZHJzL2Rvd25yZXYueG1sUEsBAhQAFAAAAAgAh07i&#10;QDMvBZ47AAAAOQAAABAAAAAAAAAAAQAgAAAAEAEAAGRycy9zaGFwZXhtbC54bWxQSwUGAAAAAAYA&#10;BgBbAQAAugMAAAAA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iuJPFr0AAADd&#10;AAAADwAAAGRycy9kb3ducmV2LnhtbEWPzW7CMBCE75V4B2uReitOgPITMByAShx6KeUBVvGSRMRr&#10;K14Cffu6UiWOo5n5RrPePlyreupi49lAPspAEZfeNlwZOH9/vC1ARUG22HomAz8UYbsZvKyxsP7O&#10;X9SfpFIJwrFAA7VIKLSOZU0O48gH4uRdfOdQkuwqbTu8J7hr9TjLZtphw2mhxkC7msrr6eYMTJfl&#10;8vOwl1wObkb9zodWx2DM6zDPVqCEHvIM/7eP1sD7ZD6FvzfpCe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4k8W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5a7qjbwAAADd&#10;AAAADwAAAGRycy9kb3ducmV2LnhtbEWPzW7CMBCE75V4B2uReitO+CdgOACVeuillAdYxUsSEa+t&#10;eAn07WukSj2OZuYbzWb3cK3qqYuNZwP5KANFXHrbcGXg/P3+tgQVBdli65kM/FCE3XbwssHC+jt/&#10;UX+SSiUIxwIN1CKh0DqWNTmMIx+Ik3fxnUNJsqu07fCe4K7V4yyba4cNp4UaA+1rKq+nmzMwXZWr&#10;z+NBcjm6OfV7H1odgzGvwzxbgxJ6yH/4r/1hDcwmixk836Qno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u6o28AAAA&#10;3Q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Xq8nvb4AAADd&#10;AAAADwAAAGRycy9kb3ducmV2LnhtbEWPzYvCMBTE7wv+D+EJXhZNVazSNXpQXDxq/Tg/mmfTtXkp&#10;TfzY/94sLHgcZuY3zHz5tLW4U+srxwqGgwQEceF0xaWC42HTn4HwAVlj7ZgU/JKH5aLzMcdMuwfv&#10;6Z6HUkQI+wwVmBCaTEpfGLLoB64hjt7FtRZDlG0pdYuPCLe1HCVJKi1WHBcMNrQyVFzzm1Uwnrjw&#10;6X/Ou4JMuj3tvzeHdX5SqtcdJl8gAj3DO/zf3moFk/E0hb838QnI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8nvb4A&#10;AADd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DVvU+L8AAADd&#10;AAAADwAAAGRycy9kb3ducmV2LnhtbEWPQWsCMRSE70L/Q3iFXqQmWlplNYosSAs9iLben5vXzdLN&#10;y5KkuvbXN0LB4zAz3zCLVe9acaIQG88axiMFgrjypuFaw+fH5nEGIiZkg61n0nChCKvl3WCBhfFn&#10;3tFpn2qRIRwL1GBT6gopY2XJYRz5jjh7Xz44TFmGWpqA5wx3rZwo9SIdNpwXLHZUWqq+9z9Ow/o4&#10;6cudssNyfdn8pm14Pah31vrhfqzmIBL16Rb+b78ZDc9P0ylc3+QnIJ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1b1Pi/&#10;AAAA3QAAAA8AAAAAAAAAAQAgAAAAIgAAAGRycy9kb3ducmV2LnhtbFBLAQIUABQAAAAIAIdO4kAz&#10;LwWeOwAAADkAAAAQAAAAAAAAAAEAIAAAAA4BAABkcnMvc2hhcGV4bWwueG1sUEsFBgAAAAAGAAYA&#10;WwEAALg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C69FE7oAAADd&#10;AAAADwAAAGRycy9kb3ducmV2LnhtbEVPS27CMBDdV+IO1iCxK06ghZLiZMFH6qKbUg4wiqdJ1Hhs&#10;xUOA2+NFpS6f3n9b3VyvRhpi59lAPs9AEdfedtwYOH8fn99ARUG22HsmA3eKUJWTpy0W1l/5i8aT&#10;NCqFcCzQQCsSCq1j3ZLDOPeBOHE/fnAoCQ6NtgNeU7jr9SLLVtphx6mhxUC7lurf08UZeNnUm8/D&#10;XnI5uBWNOx96HYMxs2mevYMSusm/+M/9YQ28LtdpbnqTnoAu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r0UTugAAAN0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E4jlEcAAAADd&#10;AAAADwAAAGRycy9kb3ducmV2LnhtbEWPQWsCMRSE74X+h/CEXkpNtNTa1SiyIC30INp6f908N4ub&#10;lyVJde2vbwoFj8PMfMPMl71rxYlCbDxrGA0VCOLKm4ZrDZ8f64cpiJiQDbaeScOFIiwXtzdzLIw/&#10;85ZOu1SLDOFYoAabUldIGStLDuPQd8TZO/jgMGUZamkCnjPctXKs1EQ6bDgvWOyotFQdd99Ow+pr&#10;3JdbZe/L1WX9kzbhda/eWeu7wUjNQCTq0zX8334zGp4en1/g701+AnLx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iOUR&#10;wAAAAN0AAAAPAAAAAAAAAAEAIAAAACIAAABkcnMvZG93bnJldi54bWxQSwECFAAUAAAACACHTuJA&#10;My8FnjsAAAA5AAAAEAAAAAAAAAABACAAAAAPAQAAZHJzL3NoYXBleG1sLnhtbFBLBQYAAAAABgAG&#10;AFsBAAC5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Dgadr7wAAADd&#10;AAAADwAAAGRycy9kb3ducmV2LnhtbEVPu2rDMBTdC/kHcQtZSi0npq1xLXtICHQwFLtdul2sW8vU&#10;ujKW8vr7aghkPJx3WV/sJE60+NGxgk2SgiDunR55UPD9dXjOQfiArHFyTAqu5KGuVg8lFtqduaVT&#10;FwYRQ9gXqMCEMBdS+t6QRZ+4mThyv26xGCJcBqkXPMdwO8ltmr5KiyPHBoMz7Qz1f93RKiD5k0/c&#10;NAez23+241vHrn3KlFo/btJ3EIEu4S6+uT+0gpcsj/vjm/gEZP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4Gna+8AAAA&#10;3Q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60640" behindDoc="0" locked="0" layoutInCell="1" allowOverlap="1">
              <wp:simplePos x="0" y="0"/>
              <wp:positionH relativeFrom="column">
                <wp:posOffset>4782185</wp:posOffset>
              </wp:positionH>
              <wp:positionV relativeFrom="paragraph">
                <wp:posOffset>8412480</wp:posOffset>
              </wp:positionV>
              <wp:extent cx="2343150" cy="859155"/>
              <wp:effectExtent l="0" t="0" r="6350" b="4445"/>
              <wp:wrapNone/>
              <wp:docPr id="5381" name="Group 53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5382" name="Group 538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538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8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5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6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7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8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89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390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376.55pt;margin-top:662.4pt;height:67.65pt;width:184.5pt;z-index:251760640;mso-width-relative:page;mso-height-relative:page;" coordorigin="0,-1" coordsize="2343278,859536" o:gfxdata="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DYw+Ge3AAAAA4BAAAPAAAAAAAAAAEAIAAAACIAAABkcnMvZG93bnJldi54bWxQSwEC&#10;FAAUAAAACACHTuJAFylVDA4FAABwFQAADgAAAAAAAAABACAAAAArAQAAZHJzL2Uyb0RvYy54bWxQ&#10;SwUGAAAAAAYABgBZAQAAqw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/vfGUb8AAADd&#10;AAAADwAAAGRycy9kb3ducmV2LnhtbEWPT4vCMBTE78J+h/CEvWlaRZGuqYisyx5E8A/I3h7Nsy1t&#10;XkoTW/32G0HwOMzMb5jl6m5q0VHrSssK4nEEgjizuuRcwfm0HS1AOI+ssbZMCh7kYJV+DJaYaNvz&#10;gbqjz0WAsEtQQeF9k0jpsoIMurFtiIN3ta1BH2SbS91iH+CmlpMomkuDJYeFAhvaFJRVx5tR8NNj&#10;v57G392uum4ef6fZ/rKLSanPYRx9gfB09+/wq/2rFcymiwk834QnINN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98ZRvwAAAN0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OrYIhMAAAADd&#10;AAAADwAAAGRycy9kb3ducmV2LnhtbEWPQWvCQBSE7wX/w/KE3pqNlRSJroJCiQgKxkKuj+wziWbf&#10;huxWY399Vyj0OMzMN8xiNZhW3Kh3jWUFkygGQVxa3XCl4Ov0+TYD4TyyxtYyKXiQg9Vy9LLAVNs7&#10;H+mW+0oECLsUFdTed6mUrqzJoItsRxy8s+0N+iD7Suoe7wFuWvkexx/SYMNhocaONjWV1/zbKFjn&#10;P5d8fzwU5212snZfZMnumin1Op7EcxCeBv8f/mtvtYJkOpvC8014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6tgiE&#10;wAAAAN0AAAAPAAAAAAAAAAEAIAAAACIAAABkcnMvZG93bnJldi54bWxQSwECFAAUAAAACACHTuJA&#10;My8FnjsAAAA5AAAAEAAAAAAAAAABACAAAAAPAQAAZHJzL3NoYXBleG1sLnhtbFBLBQYAAAAABgAG&#10;AFsBAAC5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vzc/MbwAAADd&#10;AAAADwAAAGRycy9kb3ducmV2LnhtbEWPwW7CMBBE75X4B2uRuBUnQBEEDAdKJQ69FPiAVbwkEfHa&#10;ircB/h5XQupxNDNvNOvt3bWqpy42ng3k4wwUceltw5WB8+nrfQEqCrLF1jMZeFCE7WbwtsbC+hv/&#10;UH+USiUIxwIN1CKh0DqWNTmMYx+Ik3fxnUNJsqu07fCW4K7Vkyyba4cNp4UaA+1qKq/HX2dgtiyX&#10;3/tPyWXv5tTvfGh1DMaMhnm2AiV0l//wq32wBj6mixn8vUlPQG+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83PzG8AAAA&#10;3Q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0Huaqr0AAADd&#10;AAAADwAAAGRycy9kb3ducmV2LnhtbEWPzW7CMBCE75V4B2uRuBUn/AkChgOlEodeCjzAKl6SiHht&#10;xdsAb48rVepxNDPfaDa7h2tVT11sPBvIxxko4tLbhisDl/Pn+xJUFGSLrWcy8KQIu+3gbYOF9Xf+&#10;pv4klUoQjgUaqEVCoXUsa3IYxz4QJ+/qO4eSZFdp2+E9wV2rJ1m20A4bTgs1BtrXVN5OP87AbFWu&#10;vg4fksvBLajf+9DqGIwZDfNsDUroIf/hv/bRGphPl3P4fZOegN6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e5qqvQAA&#10;AN0AAAAPAAAAAAAAAAEAIAAAACIAAABkcnMvZG93bnJldi54bWxQSwECFAAUAAAACACHTuJAMy8F&#10;njsAAAA5AAAAEAAAAAAAAAABACAAAAAMAQAAZHJzL3NoYXBleG1sLnhtbFBLBQYAAAAABgAGAFsB&#10;AAC2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a3pXmr0AAADd&#10;AAAADwAAAGRycy9kb3ducmV2LnhtbEWPzYvCMBTE7wv+D+EJXhZNVSzSNXpQFI9aP86P5m3T3eal&#10;NPHrvzeC4HGYmd8ws8Xd1uJKra8cKxgOEhDEhdMVlwqOh3V/CsIHZI21Y1LwIA+Leedrhpl2N97T&#10;NQ+liBD2GSowITSZlL4wZNEPXEMcvV/XWgxRtqXULd4i3NZylCSptFhxXDDY0NJQ8Z9frILxxIVv&#10;/3feFWTS7Wm/WR9W+UmpXneY/IAIdA+f8Lu91Qom42kKrzfxCc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eleavQAA&#10;AN0AAAAPAAAAAAAAAAEAIAAAACIAAABkcnMvZG93bnJldi54bWxQSwECFAAUAAAACACHTuJAMy8F&#10;njsAAAA5AAAAEAAAAAAAAAABACAAAAAMAQAAZHJzL3NoYXBleG1sLnhtbFBLBQYAAAAABgAGAFsB&#10;AAC2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OI6k38AAAADd&#10;AAAADwAAAGRycy9kb3ducmV2LnhtbEWPQUsDMRSE74L/ITzBi9ikLWpZN1vKQlHwIF31/tw8N4ub&#10;lyWJ7ba/3ghCj8PMfMOU68kNYk8h9p41zGcKBHHrTc+dhve37e0KREzIBgfPpOFIEdbV5UWJhfEH&#10;3tG+SZ3IEI4FarApjYWUsbXkMM78SJy9Lx8cpixDJ03AQ4a7QS6UupcOe84LFkeqLbXfzY/TsPlc&#10;TPVO2Zt6c9ye0mt4+lAvrPX11Vw9gkg0pXP4v/1sNNwtVw/w9yY/AVn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4jqTf&#10;wAAAAN0AAAAPAAAAAAAAAAEAIAAAACIAAABkcnMvZG93bnJldi54bWxQSwECFAAUAAAACACHTuJA&#10;My8FnjsAAAA5AAAAEAAAAAAAAAABACAAAAAPAQAAZHJzL3NoYXBleG1sLnhtbFBLBQYAAAAABgAG&#10;AFsBAAC5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Pno1NLsAAADd&#10;AAAADwAAAGRycy9kb3ducmV2LnhtbEVPvU7DMBDekfoO1iF1I05aqNJQt0MbJAYWCg9wio8kIj5b&#10;8TVp374ekBg/ff+7w9UNaqIx9p4NFFkOirjxtufWwPfX21MJKgqyxcEzGbhRhMN+8bDDyvqZP2k6&#10;S6tSCMcKDXQiodI6Nh05jJkPxIn78aNDSXBstR1xTuFu0Ks832iHPaeGDgMdO2p+zxdn4HnbbD/q&#10;kxRSuw1NRx8GHYMxy8cifwUldJV/8Z/73Rp4WZdpbnqTnoDe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no1NLsAAADd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Jl2VNr8AAADd&#10;AAAADwAAAGRycy9kb3ducmV2LnhtbEWPQWsCMRSE70L/Q3iFXqQmWlp0NYosSAs9iLben5vXzdLN&#10;y5KkuvbXN0LB4zAz3zCLVe9acaIQG88axiMFgrjypuFaw+fH5nEKIiZkg61n0nChCKvl3WCBhfFn&#10;3tFpn2qRIRwL1GBT6gopY2XJYRz5jjh7Xz44TFmGWpqA5wx3rZwo9SIdNpwXLHZUWqq+9z9Ow/o4&#10;6cudssNyfdn8pm14Pah31vrhfqzmIBL16Rb+b78ZDc9P0xlc3+QnIJ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ZdlTa/&#10;AAAA3QAAAA8AAAAAAAAAAQAgAAAAIgAAAGRycy9kb3ducmV2LnhtbFBLAQIUABQAAAAIAIdO4kAz&#10;LwWeOwAAADkAAAAQAAAAAAAAAAEAIAAAAA4BAABkcnMvc2hhcGV4bWwueG1sUEsFBgAAAAAGAAYA&#10;WwEAALg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i98LcrsAAADd&#10;AAAADwAAAGRycy9kb3ducmV2LnhtbEVPy4rCMBTdC/5DuIIbGVMVHafT1IUizEKQVjezuzR3mmJz&#10;U5r4+vvJQnB5OO9s87CtuFHvG8cKZtMEBHHldMO1gvNp/7EG4QOyxtYxKXiSh00+HGSYanfngm5l&#10;qEUMYZ+iAhNCl0rpK0MW/dR1xJH7c73FEGFfS93jPYbbVs6TZCUtNhwbDHa0NVRdyqtVQPJ33fLh&#10;sDfb3bFoPkt2xWSh1Hg0S75BBHqEt/jl/tEKlouvuD++iU9A5v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98LcrsAAADd&#10;AAAADwAAAAAAAAABACAAAAAiAAAAZHJzL2Rvd25yZXYueG1sUEsBAhQAFAAAAAgAh07iQDMvBZ47&#10;AAAAOQAAABAAAAAAAAAAAQAgAAAACgEAAGRycy9zaGFwZXhtbC54bWxQSwUGAAAAAAYABgBbAQAA&#10;tAMAAAAA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0160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186690</wp:posOffset>
              </wp:positionV>
              <wp:extent cx="2343150" cy="859155"/>
              <wp:effectExtent l="0" t="0" r="6350" b="4445"/>
              <wp:wrapNone/>
              <wp:docPr id="145" name="Group 1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46" name="Group 146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47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8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3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55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14.7pt;height:67.65pt;width:184.5pt;z-index:251740160;mso-width-relative:page;mso-height-relative:page;" coordorigin="0,-1" coordsize="2343278,859536" o:gfxdata="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duYyCrwAAADc&#10;AAAADwAAAGRycy9kb3ducmV2LnhtbEVP24rCMBB9X/Afwgi+ranirlKNgoJUFhRsBV+HZmyrzaQ0&#10;8bZfvxEWfJvDuc5s8TC1uFHrKssKBv0IBHFudcWFgkO2/pyAcB5ZY22ZFDzJwWLe+ZhhrO2d93RL&#10;fSFCCLsYFZTeN7GULi/JoOvbhjhwJ9sa9AG2hdQt3kO4qeUwir6lwYpDQ4kNrUrKL+nVKFimv+d0&#10;u98dT5sks3Z7TL5+LolSve4gmoLw9PBv8b97o8P80Rhez4QL5Pw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mMgq8AAAA&#10;3A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OdjTtrsAAADc&#10;AAAADwAAAGRycy9kb3ducmV2LnhtbEWPwW7CQAxE70j8w8pI3GAThBCkLBwoSBx6Ke0HWFk3iZr1&#10;rrJuoH9fH5B6szXjmef98RF6M9KQu8gOymUBhriOvuPGwefHZbEFkwXZYx+ZHPxShuNhOtlj5eOd&#10;32m8SWM0hHOFDlqRVFmb65YC5mVMxKp9xSGg6Do01g941/DQ21VRbGzAjrWhxUSnlurv209wsN7V&#10;u7fzq5RyDhsaTzH1Nifn5rOyeAEj9JB/8/P66hV/rbT6jE5gD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djTtr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VpR2LbgAAADc&#10;AAAADwAAAGRycy9kb3ducmV2LnhtbEVPzYrCMBC+C75DGMGbpl1EbDV6UBc87GXVBxiasS02k9DM&#10;VvftjbCwt/n4fmeze7pODdTH1rOBfJ6BIq68bbk2cL18zlagoiBb7DyTgV+KsNuORxssrX/wNw1n&#10;qVUK4ViigUYklFrHqiGHce4DceJuvncoCfa1tj0+Urjr9EeWLbXDllNDg4H2DVX3848zsCiq4ut4&#10;kFyObknD3odOx2DMdJJna1BCT/kX/7lPNs1fFPB+Jl2gt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pR2LbgAAADcAAAA&#10;DwAAAAAAAAABACAAAAAiAAAAZHJzL2Rvd25yZXYueG1sUEsBAhQAFAAAAAgAh07iQDMvBZ47AAAA&#10;OQAAABAAAAAAAAAAAQAgAAAABwEAAGRycy9zaGFwZXhtbC54bWxQSwUGAAAAAAYABgBbAQAAsQMA&#10;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rENVjL0AAADc&#10;AAAADwAAAGRycy9kb3ducmV2LnhtbEWPQW/CMAyF70j8h8hIXBCkMIFQIXAAMXEcZexsNaYpNE7V&#10;ZMD+/XyYtJut9/ze5/X25Rv1oC7WgQ1MJxko4jLYmisDn+fDeAkqJmSLTWAy8EMRtpt+b425DU8+&#10;0aNIlZIQjjkacCm1udaxdOQxTkJLLNo1dB6TrF2lbYdPCfeNnmXZQnusWRoctrRzVN6Lb2/gbR7S&#10;KN6+Pkpyi+Pl9H4474uLMcPBNFuBSvRK/+a/66MV/LngyzM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Q1WMvQAA&#10;ANwAAAAPAAAAAAAAAAEAIAAAACIAAABkcnMvZG93bnJldi54bWxQSwECFAAUAAAACACHTuJAMy8F&#10;njsAAAA5AAAAEAAAAAAAAAABACAAAAAMAQAAZHJzL3NoYXBleG1sLnhtbFBLBQYAAAAABgAGAFsB&#10;AAC2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LvbW+rwAAADc&#10;AAAADwAAAGRycy9kb3ducmV2LnhtbEVPTWsCMRC9C/0PYQq9iCYrWMpqFFmQFnoQbXsfN+Nm6Way&#10;JKmu/npTKPQ2j/c5y/XgOnGmEFvPGoqpAkFce9Nyo+HzYzt5ARETssHOM2m4UoT16mG0xNL4C+/p&#10;fEiNyCEcS9RgU+pLKWNtyWGc+p44cycfHKYMQyNNwEsOd52cKfUsHbacGyz2VFmqvw8/TsPmOBuq&#10;vbLjanPd3tIuvH6pd9b66bFQCxCJhvQv/nO/mTx/XsD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721vq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3elygboAAADc&#10;AAAADwAAAGRycy9kb3ducmV2LnhtbEVPzWrDMAy+D/oORoXdVidlK20Wp4c2gx52WbcHELGahMWy&#10;idU0e/t6MNhNH9+vyv3sBjXRGHvPBvJVBoq48bbn1sDX59vTFlQUZIuDZzLwQxH21eKhxML6G3/Q&#10;dJZWpRCOBRroREKhdWw6chhXPhAn7uJHh5Lg2Go74i2Fu0Gvs2yjHfacGjoMdOio+T5fnYHnXbN7&#10;r4+SS+02NB18GHQMxjwu8+wVlNAs/+I/98mm+S9r+H0mXa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6XKBugAAANw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sWjtFrwAAADc&#10;AAAADwAAAGRycy9kb3ducmV2LnhtbEVPTWsCMRC9F/ofwhS8FE20VGRrFFmQCh6K2t6nm3GzuJks&#10;Saqrv74pFLzN433OfNm7VpwpxMazhvFIgSCuvGm41vB5WA9nIGJCNth6Jg1XirBcPD7MsTD+wjs6&#10;71MtcgjHAjXYlLpCylhZchhHviPO3NEHhynDUEsT8JLDXSsnSk2lw4Zzg8WOSkvVaf/jNKy+J325&#10;U/a5XF3Xt/QR3r/UlrUePI3VG4hEfbqL/90bk+e/vsDfM/kC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Fo7Ra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12GXg7wAAADc&#10;AAAADwAAAGRycy9kb3ducmV2LnhtbEVPS2vCQBC+F/wPywheSt1o8UHqmkMk4EEoiV68DdlpNjQ7&#10;G7Kr0X/fLRR6m4/vObvsYTtxp8G3jhUs5gkI4trplhsFl3PxtgXhA7LGzjEpeJKHbD952WGq3cgl&#10;3avQiBjCPkUFJoQ+ldLXhiz6ueuJI/flBoshwqGResAxhttOLpNkLS22HBsM9pQbqr+rm1VA8rrt&#10;+HQqTH74LNtNxa58fVdqNl0kHyACPcK/+M991HH+agW/z8QL5P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hl4O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1184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1100455</wp:posOffset>
              </wp:positionV>
              <wp:extent cx="2343150" cy="859155"/>
              <wp:effectExtent l="0" t="0" r="6350" b="4445"/>
              <wp:wrapNone/>
              <wp:docPr id="156" name="Group 1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57" name="Group 157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59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0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1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6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86.65pt;height:67.65pt;width:184.5pt;z-index:251741184;mso-width-relative:page;mso-height-relative:page;" coordorigin="0,-1" coordsize="2343278,859536" o:gfxdata="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7eyVProAAADc&#10;AAAADwAAAGRycy9kb3ducmV2LnhtbEVPy6rCMBDdX/AfwgjurqmCcq1GQUEqgoJVcDs0Y1ttJqWJ&#10;z683wgV3czjPmcwephI3alxpWUGvG4EgzqwuOVdw2C9//0A4j6yxskwKnuRgNm39TDDW9s47uqU+&#10;FyGEXYwKCu/rWEqXFWTQdW1NHLiTbQz6AJtc6gbvIdxUsh9FQ2mw5NBQYE2LgrJLejUK5unrnG52&#10;2+Npleyt3RyTwfqSKNVp96IxCE8P/xX/u1c6zB+M4PNMuEB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7JU+ugAAANwA&#10;AAAPAAAAAAAAAAEAIAAAACIAAABkcnMvZG93bnJldi54bWxQSwECFAAUAAAACACHTuJAMy8FnjsA&#10;AAA5AAAAEAAAAAAAAAABACAAAAAJAQAAZHJzL3NoYXBleG1sLnhtbFBLBQYAAAAABgAGAFsBAACz&#10;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jBuD0LwAAADc&#10;AAAADwAAAGRycy9kb3ducmV2LnhtbEWPzW7CQAyE70h9h5WReoNNKhSVlIUDpRKHXvh5ACvrJhFZ&#10;7yrrBvr29aFSb7ZmPPN5s3uEwUw05j6yg3JZgCFuou+5dXC9fCxewWRB9jhEJgc/lGG3fZptsPbx&#10;zieaztIaDeFco4NOJNXW5qajgHkZE7FqX3EMKLqOrfUj3jU8DPalKCobsGdt6DDRvqPmdv4ODlbr&#10;Zv15eJdSDqGiaR/TYHNy7nleFm9ghB7yb/67PnrFrxRfn9EJ7P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bg9C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41cmS7gAAADc&#10;AAAADwAAAGRycy9kb3ducmV2LnhtbEVPzYrCMBC+C75DGMGbppWlaDV6cBX2sBd/HmBoxrbYTEIz&#10;W9233wgL3ubj+53N7uk6NVAfW88G8nkGirjytuXawPVynC1BRUG22HkmA78UYbcdjzZYWv/gEw1n&#10;qVUK4ViigUYklFrHqiGHce4DceJuvncoCfa1tj0+Urjr9CLLCu2w5dTQYKB9Q9X9/OMMfKyq1ffh&#10;U3I5uIKGvQ+djsGY6STP1qCEnvIW/7u/bJpf5PB6Jl2gt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1cmS7gAAADcAAAA&#10;DwAAAAAAAAABACAAAAAiAAAAZHJzL2Rvd25yZXYueG1sUEsBAhQAFAAAAAgAh07iQDMvBZ47AAAA&#10;OQAAABAAAAAAAAAAAQAgAAAABwEAAGRycy9zaGFwZXhtbC54bWxQSwUGAAAAAAYABgBbAQAAsQMA&#10;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kv0BRrwAAADc&#10;AAAADwAAAGRycy9kb3ducmV2LnhtbEVPTWvCQBC9C/0PyxS8SN3Y0FBSVw8tlhxroj0P2TEbm50N&#10;2a2J/74rCL3N433OejvZTlxo8K1jBatlAoK4drrlRsGh2j29gvABWWPnmBRcycN28zBbY67dyHu6&#10;lKERMYR9jgpMCH0upa8NWfRL1xNH7uQGiyHCoZF6wDGG204+J0kmLbYcGwz29G6o/il/rYL0xYWF&#10;P39/1WSy4rj/3FUf5VGp+eMqeQMRaAr/4ru70HF+lsLtmXi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9AUa8AAAA&#10;3A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8O2/37wAAADc&#10;AAAADwAAAGRycy9kb3ducmV2LnhtbEVPS2sCMRC+F/ofwhS8lJooRWQ1iixIBQ/FR+/jZtwsbiZL&#10;kurqr28Khd7m43vOfNm7VlwpxMazhtFQgSCuvGm41nA8rN+mIGJCNth6Jg13irBcPD/NsTD+xju6&#10;7lMtcgjHAjXYlLpCylhZchiHviPO3NkHhynDUEsT8JbDXSvHSk2kw4Zzg8WOSkvVZf/tNKxO477c&#10;Kftaru7rR/oMH19qy1oPXkZqBiJRn/7Ff+6NyfMn7/D7TL5AL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tv9+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nGwgSLkAAADc&#10;AAAADwAAAGRycy9kb3ducmV2LnhtbEVPzWrCQBC+C77DMkJvukmpQVNXD9ZCD178eYAhO02C2dkl&#10;O0b79l1B8DYf3++sNnfXqYH62Ho2kM8yUMSVty3XBs6n7+kCVBRki51nMvBHETbr8WiFpfU3PtBw&#10;lFqlEI4lGmhEQql1rBpyGGc+ECfu1/cOJcG+1rbHWwp3nX7PskI7bDk1NBho21B1OV6dgY9ltdzv&#10;viSXnSto2PrQ6RiMeZvk2Scoobu8xE/3j03zizk8nkkX6P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xsIEi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b3OEM7sAAADc&#10;AAAADwAAAGRycy9kb3ducmV2LnhtbEVPS2sCMRC+C/0PYQq9iCZ6WGRrFFmQFnoQX/fpZtws3UyW&#10;JNXVX98UCr3Nx/ec5XpwnbhSiK1nDbOpAkFce9Nyo+F03E4WIGJCNth5Jg13irBePY2WWBp/4z1d&#10;D6kROYRjiRpsSn0pZawtOYxT3xNn7uKDw5RhaKQJeMvhrpNzpQrpsOXcYLGnylL9dfh2Gjaf86Ha&#10;KzuuNvftI+3C21l9sNYvzzP1CiLRkP7Ff+53k+cXBfw+ky+Qq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3OEM7sAAADc&#10;AAAADwAAAAAAAAABACAAAAAiAAAAZHJzL2Rvd25yZXYueG1sUEsBAhQAFAAAAAgAh07iQDMvBZ47&#10;AAAAOQAAABAAAAAAAAAAAQAgAAAACgEAAGRycy9zaGFwZXhtbC54bWxQSwUGAAAAAAYABgBbAQAA&#10;tA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hpNm0rsAAADc&#10;AAAADwAAAGRycy9kb3ducmV2LnhtbEVPTYvCMBC9L/gfwgheljXVBS1dowel4KGwtHrxNjSzTdlm&#10;Upqo9d9vFgRv83ifs9mNthM3GnzrWMFinoAgrp1uuVFwPuUfKQgfkDV2jknBgzzstpO3DWba3bmk&#10;WxUaEUPYZ6jAhNBnUvrakEU/dz1x5H7cYDFEODRSD3iP4baTyyRZSYstxwaDPe0N1b/V1SogeUk7&#10;Lorc7A/fZbuu2JXvn0rNpovkC0SgMbzET/dRx/mrNfw/Ey+Q2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pNm0rsAAADc&#10;AAAADwAAAAAAAAABACAAAAAiAAAAZHJzL2Rvd25yZXYueG1sUEsBAhQAFAAAAAgAh07iQDMvBZ47&#10;AAAAOQAAABAAAAAAAAAAAQAgAAAACgEAAGRycy9zaGFwZXhtbC54bWxQSwUGAAAAAAYABgBbAQAA&#10;tAMAAAAA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2208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2019935</wp:posOffset>
              </wp:positionV>
              <wp:extent cx="2343150" cy="859155"/>
              <wp:effectExtent l="0" t="0" r="6350" b="4445"/>
              <wp:wrapNone/>
              <wp:docPr id="168" name="Group 1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69" name="Group 16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7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7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159.05pt;height:67.65pt;width:184.5pt;z-index:251742208;mso-width-relative:page;mso-height-relative:page;" coordorigin="0,-1" coordsize="2343278,859536" o:gfxdata="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N2Ngw8AAAADc&#10;AAAADwAAAGRycy9kb3ducmV2LnhtbEWPW2vCQBCF3wv+h2UE3+rGQi+kWQWFEhEUTAq+DtnJpWZn&#10;Q3artr++8yD0bYZz5pxvstXN9epCY+g8G1jME1DElbcdNwY+y4/HN1AhIlvsPZOBHwqwWk4eMkyt&#10;v/KRLkVslIRwSNFAG+OQah2qlhyGuR+IRav96DDKOjbajniVcNfrpyR50Q47loYWB9q0VJ2Lb2dg&#10;Xfx+Ffvj4VRv89L7/Sl/3p1zY2bTRfIOKtIt/pvv11sr+K+CL8/IBHr5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Y2DD&#10;wAAAANwAAAAPAAAAAAAAAAEAIAAAACIAAABkcnMvZG93bnJldi54bWxQSwECFAAUAAAACACHTuJA&#10;My8FnjsAAAA5AAAAEAAAAAAAAAABACAAAAAPAQAAZHJzL3NoYXBleG1sLnhtbFBLBQYAAAAABgAG&#10;AFsBAAC5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Zo6wlroAAADc&#10;AAAADwAAAGRycy9kb3ducmV2LnhtbEVPzW7CMAy+I+0dIk/aDdJOE4yOwIF1EoddgD2AlXhttcaJ&#10;Gq90b0+QkHbzp+/Xm93kezXSkLrABspFAYrYBtdxY+Dr/DF/BZUE2WEfmAz8UYLd9mG2wcqFCx9p&#10;PEmjcginCg20IrHSOtmWPKZFiMSZ+w6DR8lwaLQb8JLDfa+fi2KpPXacG1qMtG/J/px+vYGXtV1/&#10;1u9SSu2XNO5D7HWKxjw9lsUbKKFJ/sV398Hl+asSbs/kC/T2C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jrCWugAAANw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llwu4boAAADc&#10;AAAADwAAAGRycy9kb3ducmV2LnhtbEVPzWrDMAy+D/oORoXdVidldG0Wp4c2gx52WbcHELGahMWy&#10;idU0e/t6MNhNH9+vyv3sBjXRGHvPBvJVBoq48bbn1sDX59vTFlQUZIuDZzLwQxH21eKhxML6G3/Q&#10;dJZWpRCOBRroREKhdWw6chhXPhAn7uJHh5Lg2Go74i2Fu0Gvs2yjHfacGjoMdOio+T5fnYHnXbN7&#10;r4+SS+02NB18GHQMxjwu8+wVlNAs/+I/98mm+S9r+H0mXa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XC7hugAAANw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FySXm7wAAADc&#10;AAAADwAAAGRycy9kb3ducmV2LnhtbEVPS2vCQBC+F/wPywheSt1EMS2paw6K4rEmTc9DdppNm50N&#10;2fXRf98tCL3Nx/ecdXGzvbjQ6DvHCtJ5AoK4cbrjVsF7tX96AeEDssbeMSn4IQ/FZvKwxly7K5/o&#10;UoZWxBD2OSowIQy5lL4xZNHP3UAcuU83WgwRjq3UI15juO3lIkkyabHj2GBwoK2h5rs8WwXLlQuP&#10;/uvjrSGTHevTYV/tylqp2TRNXkEEuoV/8d191HH+8xL+nokX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kl5u8AAAA&#10;3A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dTQpArwAAADc&#10;AAAADwAAAGRycy9kb3ducmV2LnhtbEVPTWsCMRC9F/ofwhS8FE2UUmVrFFmQCh6K2t6nm3GzuJks&#10;Saqrv74pFLzN433OfNm7VpwpxMazhvFIgSCuvGm41vB5WA9nIGJCNth6Jg1XirBcPD7MsTD+wjs6&#10;71MtcgjHAjXYlLpCylhZchhHviPO3NEHhynDUEsT8JLDXSsnSr1Khw3nBosdlZaq0/7HaVh9T/py&#10;p+xzubqub+kjvH+pLWs9eBqrNxCJ+nQX/7s3Js+fvsDfM/kC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0KQK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GbW2lboAAADc&#10;AAAADwAAAGRycy9kb3ducmV2LnhtbEVPS27CMBDdI/UO1lTqDpxUBUqKYcFHYsGG0AOM4mkSNR5b&#10;8RDo7WskJHbz9L6zXN9cpwbqY+vZQD7JQBFX3rZcG/g+78efoKIgW+w8k4E/irBevYyWWFh/5RMN&#10;pdQqhXAs0EAjEgqtY9WQwzjxgThxP753KAn2tbY9XlO46/R7ls20w5ZTQ4OBNg1Vv+XFGfhYVIvj&#10;biu57NyMho0PnY7BmLfXPPsCJXSTp/jhPtg0fz6F+zPpAr3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tbaVugAAANw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6qoS7rwAAADc&#10;AAAADwAAAGRycy9kb3ducmV2LnhtbEVPS2sCMRC+F/ofwhS8lJrowcpqFFmQCh6Kj97HzbhZ3EyW&#10;JNXVX98UCr3Nx/ec+bJ3rbhSiI1nDaOhAkFcedNwreF4WL9NQcSEbLD1TBruFGG5eH6aY2H8jXd0&#10;3ada5BCOBWqwKXWFlLGy5DAOfUecubMPDlOGoZYm4C2Hu1aOlZpIhw3nBosdlZaqy/7baVidxn25&#10;U/a1XN3Xj/QZPr7UlrUevIzUDESiPv2L/9wbk+e/T+D3mXyBX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qEu6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A0rwD7kAAADc&#10;AAAADwAAAGRycy9kb3ducmV2LnhtbEVPy6rCMBDdC/5DGMGNaKoXrFSjC0VwIUh778bd0IxNsZmU&#10;Jr7+3ggX3M3hPGe1edpG3KnztWMF00kCgrh0uuZKwd/vfrwA4QOyxsYxKXiRh82631thpt2Dc7oX&#10;oRIxhH2GCkwIbSalLw1Z9BPXEkfu4jqLIcKukrrDRwy3jZwlyVxarDk2GGxpa6i8FjergOR50fDx&#10;uDfb3Smv04JdPvpRajiYJksQgZ7hK/53H3Scn6bweSZeIN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NK8A+5AAAA3AAA&#10;AA8AAAAAAAAAAQAgAAAAIgAAAGRycy9kb3ducmV2LnhtbFBLAQIUABQAAAAIAIdO4kAzLwWeOwAA&#10;ADkAAAAQAAAAAAAAAAEAIAAAAAgBAABkcnMvc2hhcGV4bWwueG1sUEsFBgAAAAAGAAYAWwEAALID&#10;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3232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2934335</wp:posOffset>
              </wp:positionV>
              <wp:extent cx="2343150" cy="859155"/>
              <wp:effectExtent l="0" t="0" r="6350" b="4445"/>
              <wp:wrapNone/>
              <wp:docPr id="178" name="Group 1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79" name="Group 17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8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8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231.05pt;height:67.65pt;width:184.5pt;z-index:251743232;mso-width-relative:page;mso-height-relative:page;" coordorigin="0,-1" coordsize="2343278,859536" o:gfxdata="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ArYQ5L8AAADc&#10;AAAADwAAAGRycy9kb3ducmV2LnhtbEWPT4vCQAzF74LfYYiwN50q7CLVUVCQyoILVsFr6MS22smU&#10;zvhn99NvDoK3hPfy3i/z5dM16k5dqD0bGI8SUMSFtzWXBo6HzXAKKkRki41nMvBLAZaLfm+OqfUP&#10;3tM9j6WSEA4pGqhibFOtQ1GRwzDyLbFoZ985jLJ2pbYdPiTcNXqSJF/aYc3SUGFL64qKa35zBlb5&#10;3yXf7X9O52128H53yj6/r5kxH4NxMgMV6Rnf5tf11gr+VPDlGZlAL/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2EOS/&#10;AAAA3AAAAA8AAAAAAAAAAQAgAAAAIgAAAGRycy9kb3ducmV2LnhtbFBLAQIUABQAAAAIAIdO4kAz&#10;LwWeOwAAADkAAAAQAAAAAAAAAAEAIAAAAA4BAABkcnMvc2hhcGV4bWwueG1sUEsFBgAAAAAGAAYA&#10;WwEAALg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U1vAsboAAADc&#10;AAAADwAAAGRycy9kb3ducmV2LnhtbEVPzWrDMAy+D/YORoPdFidlhCaL20PXwQ69NO0DiFhLwmLZ&#10;xGravf1cGOymj+9XzfbmJrXQHEfPBoosB0XceTtyb+B8+nhZg4qCbHHyTAZ+KMJ28/jQYG39lY+0&#10;tNKrFMKxRgODSKi1jt1ADmPmA3HivvzsUBKce21nvKZwN+lVnpfa4cipYcBAu4G67/biDLxWXXXY&#10;v0she1fSsvNh0jEY8/xU5G+ghG7yL/5zf9o0f13A/Zl0gd7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W8CxugAAANw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o4lexrgAAADc&#10;AAAADwAAAGRycy9kb3ducmV2LnhtbEVPzYrCMBC+C75DGMGbphURrUYP/oCHvazrAwzN2BabSWjG&#10;qm9vFhb2Nh/f72x2L9eqnrrYeDaQTzNQxKW3DVcGrj+nyRJUFGSLrWcy8KYIu+1wsMHC+id/U3+R&#10;SqUQjgUaqEVCoXUsa3IYpz4QJ+7mO4eSYFdp2+EzhbtWz7JsoR02nBpqDLSvqbxfHs7AfFWuvo4H&#10;yeXoFtTvfWh1DMaMR3m2BiX0kn/xn/ts0/zlDH6fSRfo7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4lexrgAAADcAAAA&#10;DwAAAAAAAAABACAAAAAiAAAAZHJzL2Rvd25yZXYueG1sUEsBAhQAFAAAAAgAh07iQDMvBZ47AAAA&#10;OQAAABAAAAAAAAAAAQAgAAAABwEAAGRycy9zaGFwZXhtbC54bWxQSwUGAAAAAAYABgBbAQAAsQMA&#10;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IvHnvLkAAADc&#10;AAAADwAAAGRycy9kb3ducmV2LnhtbEVPy6rCMBDdC/cfwlxwI5qqKFKNLq4oLrU+1kMzNvU2k9LE&#10;198bQXA3h/Oc2eJhK3GjxpeOFfR7CQji3OmSCwWH/ao7AeEDssbKMSl4kofF/Kc1w1S7O+/oloVC&#10;xBD2KSowIdSplD43ZNH3XE0cubNrLIYIm0LqBu8x3FZykCRjabHk2GCwpj9D+X92tQqGIxc6/nLa&#10;5mTGm+Nuvdovs6NS7d9+MgUR6BG+4o97o+P8yRDez8QL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Lx57y5AAAA3AAA&#10;AA8AAAAAAAAAAQAgAAAAIgAAAGRycy9kb3ducmV2LnhtbFBLAQIUABQAAAAIAIdO4kAzLwWeOwAA&#10;ADkAAAAQAAAAAAAAAAEAIAAAAAgBAABkcnMvc2hhcGV4bWwueG1sUEsFBgAAAAAGAAYAWwEAALID&#10;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QOFZJbsAAADc&#10;AAAADwAAAGRycy9kb3ducmV2LnhtbEVPTWsCMRC9C/0PYQq9iCaKFFmNIgvSQg+itvdxM26WbiZL&#10;kurqrzeFQm/zeJ+zXPeuFRcKsfGsYTJWIIgrbxquNXwet6M5iJiQDbaeScONIqxXT4MlFsZfeU+X&#10;Q6pFDuFYoAabUldIGStLDuPYd8SZO/vgMGUYamkCXnO4a+VUqVfpsOHcYLGj0lL1ffhxGjanaV/u&#10;lR2Wm9v2nnbh7Ut9sNYvzxO1AJGoT//iP/e7yfPnM/h9Jl8gV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FZJbsAAADc&#10;AAAADwAAAAAAAAABACAAAAAiAAAAZHJzL2Rvd25yZXYueG1sUEsBAhQAFAAAAAgAh07iQDMvBZ47&#10;AAAAOQAAABAAAAAAAAAAAQAgAAAACgEAAGRycy9zaGFwZXhtbC54bWxQSwUGAAAAAAYABgBbAQAA&#10;tA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LGDGsrkAAADc&#10;AAAADwAAAGRycy9kb3ducmV2LnhtbEVPzYrCMBC+L/gOYQRva9rFFa1GD66Ch73o7gMMzdgWm0lo&#10;xqpvbwTB23x8v7Nc31yreupi49lAPs5AEZfeNlwZ+P/bfc5ARUG22HomA3eKsF4NPpZYWH/lA/VH&#10;qVQK4ViggVokFFrHsiaHcewDceJOvnMoCXaVth1eU7hr9VeWTbXDhlNDjYE2NZXn48UZmMzL+e/2&#10;R3LZuin1Gx9aHYMxo2GeLUAJ3eQtfrn3Ns2ffcPzmXSBXj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xgxrK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339iybwAAADc&#10;AAAADwAAAGRycy9kb3ducmV2LnhtbEVPTWsCMRC9F/ofwhR6KTXRg8jWKMvC0kIPotX7uBk3i5vJ&#10;kqS69tebQqG3ebzPWa5H14sLhdh51jCdKBDEjTcdtxr2X/XrAkRMyAZ7z6ThRhHWq8eHJRbGX3lL&#10;l11qRQ7hWKAGm9JQSBkbSw7jxA/EmTv54DBlGFppAl5zuOvlTKm5dNhxbrA4UGWpOe++nYbyOBur&#10;rbIvVXmrf9ImvB/UJ2v9/DRVbyASjelf/Of+MHn+Yg6/z+QL5O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/Ysm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Np+AKLkAAADc&#10;AAAADwAAAGRycy9kb3ducmV2LnhtbEVPy6rCMBDdC/5DGMGNaKoXtFSjC0VwIUh778bd0IxNsZmU&#10;Jr7+3ggX3M3hPGe1edpG3KnztWMF00kCgrh0uuZKwd/vfpyC8AFZY+OYFLzIw2bd760w0+7BOd2L&#10;UIkYwj5DBSaENpPSl4Ys+olriSN3cZ3FEGFXSd3hI4bbRs6SZC4t1hwbDLa0NVRei5tVQPKcNnw8&#10;7s12d8rrRcEuH/0oNRxMkyWIQM/wFf+7DzrOTxfweSZeIN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afgCi5AAAA3AAA&#10;AA8AAAAAAAAAAQAgAAAAIgAAAGRycy9kb3ducmV2LnhtbFBLAQIUABQAAAAIAIdO4kAzLwWeOwAA&#10;ADkAAAAQAAAAAAAAAAEAIAAAAAgBAABkcnMvc2hhcGV4bWwueG1sUEsFBgAAAAAGAAYAWwEAALID&#10;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4256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3846830</wp:posOffset>
              </wp:positionV>
              <wp:extent cx="2343150" cy="859155"/>
              <wp:effectExtent l="0" t="0" r="6350" b="4445"/>
              <wp:wrapNone/>
              <wp:docPr id="188" name="Group 1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89" name="Group 18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19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9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302.9pt;height:67.65pt;width:184.5pt;z-index:251744256;mso-width-relative:page;mso-height-relative:page;" coordorigin="0,-1" coordsize="2343278,859536" o:gfxdata="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AaAiu82QAAAAsBAAAPAAAAAAAAAAEAIAAAACIAAABkcnMvZG93bnJldi54bWxQSwECFAAU&#10;AAAACACHTuJAUuthOw4FAABkFQAADgAAAAAAAAABACAAAAAoAQAAZHJzL2Uyb0RvYy54bWxQSwUG&#10;AAAAAAYABgBZAQAAqA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cXM3Fr0AAADc&#10;AAAADwAAAGRycy9kb3ducmV2LnhtbEVPS2vCQBC+C/0PyxR6000sLWnqKkW09BAKxkLpbciOSTA7&#10;G7JrHv++Kwje5uN7zmozmkb01LnasoJ4EYEgLqyuuVTwc9zPExDOI2tsLJOCiRxs1g+zFabaDnyg&#10;PvelCCHsUlRQed+mUrqiIoNuYVviwJ1sZ9AH2JVSdziEcNPIZRS9SoM1h4YKW9pWVJzzi1HwOeDw&#10;8Rzv+ux82k5/x5fv3ywmpZ4e4+gdhKfR38U395cO85M3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XM3Fr0AAADcAAAADwAAAAAAAAABACAAAAAiAAAAZHJzL2Rvd25yZXYueG1s&#10;UEsBAhQAFAAAAAgAh07iQDMvBZ47AAAAOQAAABUAAAAAAAAAAQAgAAAADAEAAGRycy9ncm91cHNo&#10;YXBleG1sLnhtbFBLBQYAAAAABgAGAGABAADJAwAAAAA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h2+GOcAAAADc&#10;AAAADwAAAGRycy9kb3ducmV2LnhtbEWPT2vCQBDF7wW/wzKCt7qx0NKmWQWFEhEUTApeh+zkT83O&#10;huxWbT995yD0NsN7895vstXN9epCY+g8G1jME1DElbcdNwY+y4/HV1AhIlvsPZOBHwqwWk4eMkyt&#10;v/KRLkVslIRwSNFAG+OQah2qlhyGuR+IRav96DDKOjbajniVcNfrpyR50Q47loYWB9q0VJ2Lb2dg&#10;Xfx+Ffvj4VRv89L7/Sl/3p1zY2bTRfIOKtIt/pvv11sr+G+CL8/IBHr5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b4Y5&#10;wAAAANwAAAAPAAAAAAAAAAEAIAAAACIAAABkcnMvZG93bnJldi54bWxQSwECFAAUAAAACACHTuJA&#10;My8FnjsAAAA5AAAAEAAAAAAAAAABACAAAAAPAQAAZHJzL3NoYXBleG1sLnhtbFBLBQYAAAAABgAG&#10;AFsBAAC5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1oJWbLgAAADc&#10;AAAADwAAAGRycy9kb3ducmV2LnhtbEVPzYrCMBC+C/sOYRa8aVoRsV2jB3/Ag5fVfYChmW3LNpPQ&#10;jFXf3gjC3ubj+53V5u46NVAfW88G8mkGirjytuXawM/lMFmCioJssfNMBh4UYbP+GK2wtP7G3zSc&#10;pVYphGOJBhqRUGodq4YcxqkPxIn79b1DSbCvte3xlsJdp2dZttAOW04NDQbaNlT9na/OwLyoitN+&#10;J7ns3YKGrQ+djsGY8WeefYESusu/+O0+2jS/yOH1TLpAr5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oJWbLgAAADcAAAA&#10;DwAAAAAAAAABACAAAAAiAAAAZHJzL2Rvd25yZXYueG1sUEsBAhQAFAAAAAgAh07iQDMvBZ47AAAA&#10;OQAAABAAAAAAAAAAAQAgAAAABwEAAGRycy9zaGFwZXhtbC54bWxQSwUGAAAAAAYABgBbAQAAsQMA&#10;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JlDIG7gAAADc&#10;AAAADwAAAGRycy9kb3ducmV2LnhtbEVPzYrCMBC+C75DGGFvmlYWsdXoQV3Yg5dVH2BoxrbYTEIz&#10;W/XtzYKwt/n4fme9fbhODdTH1rOBfJaBIq68bbk2cDl/TZegoiBb7DyTgSdF2G7GozWW1t/5h4aT&#10;1CqFcCzRQCMSSq1j1ZDDOPOBOHFX3zuUBPta2x7vKdx1ep5lC+2w5dTQYKBdQ9Xt9OsMfBZVcTzs&#10;JZeDW9Cw86HTMRjzMcmzFSihh/yL3+5vm+YXc/h7Jl2gN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lDIG7gAAADcAAAA&#10;DwAAAAAAAAABACAAAAAiAAAAZHJzL2Rvd25yZXYueG1sUEsBAhQAFAAAAAgAh07iQDMvBZ47AAAA&#10;OQAAABAAAAAAAAAAAQAgAAAABwEAAGRycy9zaGFwZXhtbC54bWxQSwUGAAAAAAYABgBbAQAAsQMA&#10;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pyhxYbwAAADc&#10;AAAADwAAAGRycy9kb3ducmV2LnhtbEVPS2vCQBC+F/wPywheSt1EMbSpaw6K4rEmTc9DdppNm50N&#10;2fXRf98tCL3Nx/ecdXGzvbjQ6DvHCtJ5AoK4cbrjVsF7tX96BuEDssbeMSn4IQ/FZvKwxly7K5/o&#10;UoZWxBD2OSowIQy5lL4xZNHP3UAcuU83WgwRjq3UI15juO3lIkkyabHj2GBwoK2h5rs8WwXLlQuP&#10;/uvjrSGTHevTYV/tylqp2TRNXkEEuoV/8d191HH+yxL+nokX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ocWG8AAAA&#10;3A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xTjP+LwAAADc&#10;AAAADwAAAGRycy9kb3ducmV2LnhtbEVPTWsCMRC9F/ofwhS8FE2UUnRrFFmQCh6K2t6nm3GzuJks&#10;Saqrv74pFLzN433OfNm7VpwpxMazhvFIgSCuvGm41vB5WA+nIGJCNth6Jg1XirBcPD7MsTD+wjs6&#10;71MtcgjHAjXYlLpCylhZchhHviPO3NEHhynDUEsT8JLDXSsnSr1Khw3nBosdlZaq0/7HaVh9T/py&#10;p+xzubqub+kjvH+pLWs9eBqrNxCJ+nQX/7s3Js+fvcDfM/kC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4z/i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qblQb7kAAADc&#10;AAAADwAAAGRycy9kb3ducmV2LnhtbEVPzWrCQBC+F3yHZQRvdZNixURXD1bBQy9VH2DIjkkwO7tk&#10;x6hv7xYKvc3H9zurzcN1aqA+tp4N5NMMFHHlbcu1gfNp/74AFQXZYueZDDwpwmY9elthaf2df2g4&#10;Sq1SCMcSDTQiodQ6Vg05jFMfiBN38b1DSbCvte3xnsJdpz+ybK4dtpwaGgy0bai6Hm/OwKyoiu/d&#10;l+Syc3Matj50OgZjJuM8W4ISesi/+M99sGl+8Qm/z6QL9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5UG+5AAAA3A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Wqb0FLwAAADc&#10;AAAADwAAAGRycy9kb3ducmV2LnhtbEVPS2sCMRC+F/ofwhS8lJroQepqFFmQCh6Kj97HzbhZ3EyW&#10;JNXVX98UCr3Nx/ec+bJ3rbhSiI1nDaOhAkFcedNwreF4WL+9g4gJ2WDrmTTcKcJy8fw0x8L4G+/o&#10;uk+1yCEcC9RgU+oKKWNlyWEc+o44c2cfHKYMQy1NwFsOd60cKzWRDhvODRY7Ki1Vl/2307A6jfty&#10;p+xrubqvH+kzfHypLWs9eBmpGYhEffoX/7k3Js+fTuD3mXyBX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m9BS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s0YW9bsAAADc&#10;AAAADwAAAGRycy9kb3ducmV2LnhtbEVPS4vCMBC+L/gfwgheFk3dhVWraQ8uggdBWr14G5qxKTaT&#10;0sTXvzcLwt7m43vOKn/YVtyo941jBdNJAoK4crrhWsHxsBnPQfiArLF1TAqe5CHPBh8rTLW7c0G3&#10;MtQihrBPUYEJoUul9JUhi37iOuLInV1vMUTY11L3eI/htpVfSfIjLTYcGwx2tDZUXcqrVUDyNG95&#10;t9uY9e++aGYlu+LzW6nRcJosQQR6hH/x273Vcf5iBn/PxAtk9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0YW9bsAAADc&#10;AAAADwAAAAAAAAABACAAAAAiAAAAZHJzL2Rvd25yZXYueG1sUEsBAhQAFAAAAAgAh07iQDMvBZ47&#10;AAAAOQAAABAAAAAAAAAAAQAgAAAACgEAAGRycy9zaGFwZXhtbC54bWxQSwUGAAAAAAYABgBbAQAA&#10;tAMAAAAA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5280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4760595</wp:posOffset>
              </wp:positionV>
              <wp:extent cx="2343150" cy="859155"/>
              <wp:effectExtent l="0" t="0" r="6350" b="4445"/>
              <wp:wrapNone/>
              <wp:docPr id="198" name="Group 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199" name="Group 19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0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0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374.85pt;height:67.65pt;width:184.5pt;z-index:251745280;mso-width-relative:page;mso-height-relative:page;" coordorigin="0,-1" coordsize="2343278,859536" o:gfxdata="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IBeGE3AAAAAsBAAAPAAAAAAAAAAEAIAAAACIAAABkcnMvZG93bnJldi54bWxQSwEC&#10;FAAUAAAACACHTuJAHGGQoQ4FAABkFQAADgAAAAAAAAABACAAAAArAQAAZHJzL2Uyb0RvYy54bWxQ&#10;SwUGAAAAAAYABgBZAQAAqw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tEBywrwAAADc&#10;AAAADwAAAGRycy9kb3ducmV2LnhtbEWP3YrCMBSE7xd8h3AE79ZUQZGuUVCQiqBgu+DtoTm21eak&#10;NPH36Y0geDnMzDfMdH43tbhS6yrLCgb9CARxbnXFhYL/bPU7AeE8ssbaMil4kIP5rPMzxVjbG+/p&#10;mvpCBAi7GBWU3jexlC4vyaDr24Y4eEfbGvRBtoXULd4C3NRyGEVjabDisFBiQ8uS8nN6MQoW6fOU&#10;bve7w3GdZNZuD8loc06U6nUH0R8IT3f/DX/aa60gEOF9JhwBOX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AcsK8AAAA&#10;3A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5a2il7sAAADc&#10;AAAADwAAAGRycy9kb3ducmV2LnhtbEWPQWsCMRSE7wX/Q3hCbzVZEamr0YNa8OCl1h/w2Dx3Fzcv&#10;YfO66r83BaHHYWa+YVabu+/UQH1qA1soJgYUcRVcy7WF88/XxyeoJMgOu8Bk4UEJNuvR2wpLF278&#10;TcNJapUhnEq00IjEUutUNeQxTUIkzt4l9B4ly77WrsdbhvtOT42Za48t54UGI20bqq6nX29htqgW&#10;x/1OCtn7OQ3bEDudorXv48IsQQnd5T/8ah+chakp4O9MPgJ6/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a2il7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FX884LsAAADc&#10;AAAADwAAAGRycy9kb3ducmV2LnhtbEWPwW7CMBBE70j9B2uRuIGdCCFIMRwolTj0UuADVvE2iYjX&#10;VrwN9O9rpEo9jmbmjWa7f/hejTSkLrCFYmFAEdfBddxYuF7e52tQSZAd9oHJwg8l2O9eJlusXLjz&#10;J41naVSGcKrQQisSK61T3ZLHtAiROHtfYfAoWQ6NdgPeM9z3ujRmpT12nBdajHRoqb6dv72F5abe&#10;fBzfpJCjX9F4CLHXKVo7mxbmFZTQQ/7Df+2Ts1CaEp5n8hH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X884L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lAeFmr0AAADc&#10;AAAADwAAAGRycy9kb3ducmV2LnhtbEWPS4sCMRCE7wv+h9DCXhZNVFZkNHpQFI86Ps7NpJ2MTjrD&#10;JD7235uFhT0WVfUVNVu8XC0e1IbKs4ZBX4EgLrypuNRwPKx7ExAhIhusPZOGHwqwmHc+ZpgZ/+Q9&#10;PfJYigThkKEGG2OTSRkKSw5D3zfEybv41mFMsi2lafGZ4K6WQ6XG0mHFacFiQ0tLxS2/Ow2jbx+/&#10;wvW8K8iOt6f9Zn1Y5SetP7sDNQUR6RX/w3/trdEwVCP4PZOOgJy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B4WavQAA&#10;ANwAAAAPAAAAAAAAAAEAIAAAACIAAABkcnMvZG93bnJldi54bWxQSwECFAAUAAAACACHTuJAMy8F&#10;njsAAAA5AAAAEAAAAAAAAAABACAAAAAMAQAAZHJzL3NoYXBleG1sLnhtbFBLBQYAAAAABgAGAFsB&#10;AAC2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9hc7A74AAADc&#10;AAAADwAAAGRycy9kb3ducmV2LnhtbEWPQWsCMRSE74X+h/AKXoomLlLKahRZkBY8iLa9PzfPzdLN&#10;y5KkuvrrTaHQ4zAz3zCL1eA6caYQW88aphMFgrj2puVGw+fHZvwKIiZkg51n0nClCKvl48MCS+Mv&#10;vKfzITUiQziWqMGm1JdSxtqSwzjxPXH2Tj44TFmGRpqAlwx3nSyUepEOW84LFnuqLNXfhx+nYX0s&#10;hmqv7HO1vm5uaRfevtSWtR49TdUcRKIh/Yf/2u9GQ6Fm8HsmHwG5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c7A7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mpaklLsAAADc&#10;AAAADwAAAGRycy9kb3ducmV2LnhtbEWPwW7CMBBE70j9B2sr9QZ2UEElxXAAKnHgAu0HrOJtEjVe&#10;W/ES6N9jJCSOo5l5o1mur75TA/WpDWyhmBhQxFVwLdcWfr6/xh+gkiA77AKThX9KsF69jJZYunDh&#10;Iw0nqVWGcCrRQiMSS61T1ZDHNAmROHu/ofcoWfa1dj1eMtx3emrMXHtsOS80GGnTUPV3OnsL74tq&#10;cdhtpZCdn9OwCbHTKVr79lqYT1BCV3mGH+29szA1M7ifyUdAr2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paklL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aYkA770AAADc&#10;AAAADwAAAGRycy9kb3ducmV2LnhtbEWPQWsCMRSE70L/Q3hCL6KJe5CyNYosSAs9iFbvr5vnZnHz&#10;siSprv76plDocZiZb5jlenCduFKIrWcN85kCQVx703Kj4fi5nb6AiAnZYOeZNNwpwnr1NFpiafyN&#10;93Q9pEZkCMcSNdiU+lLKWFtyGGe+J87e2QeHKcvQSBPwluGuk4VSC+mw5bxgsafKUn05fDsNm69i&#10;qPbKTqrNfftIu/B2Uh+s9fN4rl5BJBrSf/iv/W40FGoBv2fyEZ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iQDvvQAA&#10;ANw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gGniDr0AAADc&#10;AAAADwAAAGRycy9kb3ducmV2LnhtbEWPT4vCMBTE78J+h/AW9iKaqGClGj24CHsQpHUve3s0z6bY&#10;vJQm659vbwTB4zAzv2FWm5trxYX60HjWMBkrEMSVNw3XGn6Pu9ECRIjIBlvPpOFOATbrj8EKc+Ov&#10;XNCljLVIEA45arAxdrmUobLkMIx9R5y8k+8dxiT7WpoerwnuWjlVai4dNpwWLHa0tVSdy3+ngeTf&#10;ouX9fme334eiyUr2xXCm9dfnRC1BRLrFd/jV/jEapiqD55l0BOT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aeIOvQAA&#10;ANwAAAAPAAAAAAAAAAEAIAAAACIAAABkcnMvZG93bnJldi54bWxQSwECFAAUAAAACACHTuJAMy8F&#10;njsAAAA5AAAAEAAAAAAAAAABACAAAAAMAQAAZHJzL3NoYXBleG1sLnhtbFBLBQYAAAAABgAGAFsB&#10;AAC2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6304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5680075</wp:posOffset>
              </wp:positionV>
              <wp:extent cx="2343150" cy="859155"/>
              <wp:effectExtent l="0" t="0" r="6350" b="4445"/>
              <wp:wrapNone/>
              <wp:docPr id="208" name="Group 2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09" name="Group 20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1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6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1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447.25pt;height:67.65pt;width:184.5pt;z-index:251746304;mso-width-relative:page;mso-height-relative:page;" coordorigin="0,-1" coordsize="2343278,859536" o:gfxdata="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MZnkH7oAAADc&#10;AAAADwAAAGRycy9kb3ducmV2LnhtbEVPy4rCMBTdD/gP4QruxrSCIh2joCAVQcF2wO2lubbV5qY0&#10;8fn1ZiG4PJz3bPEwjbhR52rLCuJhBIK4sLrmUsF/vv6dgnAeWWNjmRQ8ycFi3vuZYaLtnQ90y3wp&#10;Qgi7BBVU3reJlK6oyKAb2pY4cCfbGfQBdqXUHd5DuGnkKIom0mDNoaHCllYVFZfsahQss9c52x32&#10;x9Mmza3dHdPx9pIqNejH0R8ITw//FX/cG61gFIf54Uw4An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meQfugAAANwA&#10;AAAPAAAAAAAAAAEAIAAAACIAAABkcnMvZG93bnJldi54bWxQSwECFAAUAAAACACHTuJAMy8FnjsA&#10;AAA5AAAAEAAAAAAAAAABACAAAAAJAQAAZHJzL3NoYXBleG1sLnhtbFBLBQYAAAAABgAGAFsBAACz&#10;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YHQ0SrsAAADc&#10;AAAADwAAAGRycy9kb3ducmV2LnhtbEWPQWsCMRSE7wX/Q3hCbzUbEamr0YNa8OCl1h/w2Dx3Fzcv&#10;YfO66r83BaHHYWa+YVabu+/UQH1qA1swkwIUcRVcy7WF88/XxyeoJMgOu8Bk4UEJNuvR2wpLF278&#10;TcNJapUhnEq00IjEUutUNeQxTUIkzt4l9B4ly77WrsdbhvtOT4tirj22nBcajLRtqLqefr2F2aJa&#10;HPc7MbL3cxq2IXY6RWvfx6ZYghK6y3/41T44C1Nj4O9MPgJ6/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HQ0Sr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kKaqPbsAAADc&#10;AAAADwAAAGRycy9kb3ducmV2LnhtbEWPwYrCQBBE74L/MLSwN50kLKLR0YO6sAcvq35Ak2mTYKZn&#10;yPRG/XtnQdhjUVWvqPX24To1UB9bzwbyWQaKuPK25drA5fw1XYCKgmyx80wGnhRhuxmP1lhaf+cf&#10;Gk5SqwThWKKBRiSUWseqIYdx5gNx8q6+dyhJ9rW2Pd4T3HW6yLK5dthyWmgw0K6h6nb6dQY+l9Xy&#10;eNhLLgc3p2HnQ6djMOZjkmcrUEIP+Q+/29/WQJEX8HcmHQG9e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aqPb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Ed4TR7wAAADc&#10;AAAADwAAAGRycy9kb3ducmV2LnhtbEWPT4vCMBTE78J+h/AWvMiaVlGWavSwi+JRW/X8aJ5Nd5uX&#10;0sR/394IgsdhZn7DzJc324gLdb52rCAdJiCIS6drrhTsi9XXNwgfkDU2jknBnTwsFx+9OWbaXXlH&#10;lzxUIkLYZ6jAhNBmUvrSkEU/dC1x9E6usxii7CqpO7xGuG3kKEmm0mLNccFgSz+Gyv/8bBWMJy4M&#10;/N9xW5KZbg679ar4zQ9K9T/TZAYi0C28w6/2RisYpWN4nolH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eE0e8AAAA&#10;3A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c86t3r4AAADc&#10;AAAADwAAAGRycy9kb3ducmV2LnhtbEWPQWsCMRSE74X+h/AKvRRNdpEiW6PIgrTQg2jr/bl53Szd&#10;vCxJqmt/fSMIPQ4z8w2zWI2uFycKsfOsoZgqEMSNNx23Gj4/NpM5iJiQDfaeScOFIqyW93cLrIw/&#10;845O+9SKDOFYoQab0lBJGRtLDuPUD8TZ+/LBYcoytNIEPGe462Wp1LN02HFesDhQban53v84Detj&#10;OdY7ZZ/q9WXzm7bh9aDeWevHh0K9gEg0pv/wrf1mNJTFDK5n8hG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86t3r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H08ySbwAAADc&#10;AAAADwAAAGRycy9kb3ducmV2LnhtbEWPwWrDMBBE74H+g9hCb4ns0ITGtZxD6kAPuTTJByzW1ja1&#10;VsLaOs7fV4VCj8PMvGHK/ewGNdEYe88G8lUGirjxtufWwPVyXL6AioJscfBMBu4UYV89LEosrL/x&#10;B01naVWCcCzQQCcSCq1j05HDuPKBOHmffnQoSY6ttiPeEtwNep1lW+2w57TQYaBDR83X+dsZeN41&#10;u1P9JrnUbkvTwYdBx2DM02OevYISmuU//Nd+twbW+QZ+z6Qjo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9PMkm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7FCWMr4AAADc&#10;AAAADwAAAGRycy9kb3ducmV2LnhtbEWPQWsCMRSE70L/Q3iFXqQmuwcpW6PIglTooWj1/rp53Szd&#10;vCxJ1LW/vikIHoeZ+YZZrEbXizOF2HnWUMwUCOLGm45bDYfPzfMLiJiQDfaeScOVIqyWD5MFVsZf&#10;eEfnfWpFhnCsUINNaaikjI0lh3HmB+LsffvgMGUZWmkCXjLc9bJUai4ddpwXLA5UW2p+9ienYf1V&#10;jvVO2Wm9vm5+00d4O6p31vrpsVCvIBKN6R6+tbdGQ1nM4f9MPgJy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CWMr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BbB0074AAADc&#10;AAAADwAAAGRycy9kb3ducmV2LnhtbEWPwWrDMBBE74X+g9hCL6WR7UIcHMs5pBh6CAQ7vfS2WFvL&#10;xFoZS03cv68ChRyHmXnDlLvFjuJCsx8cK0hXCQjizumBewWfp/p1A8IHZI2jY1LwSx521eNDiYV2&#10;V27o0oZeRAj7AhWYEKZCSt8ZsuhXbiKO3rebLYYo517qGa8RbkeZJclaWhw4LhicaG+oO7c/VgHJ&#10;r83Ih0Nt9u/HZshbds3Lm1LPT2myBRFoCffwf/tDK8jSHG5n4hGQ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B0074A&#10;AADcAAAADwAAAAAAAAABACAAAAAiAAAAZHJzL2Rvd25yZXYueG1sUEsBAhQAFAAAAAgAh07iQDMv&#10;BZ47AAAAOQAAABAAAAAAAAAAAQAgAAAADQEAAGRycy9zaGFwZXhtbC54bWxQSwUGAAAAAAYABgBb&#10;AQAAtwMAAAAA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7328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6594475</wp:posOffset>
              </wp:positionV>
              <wp:extent cx="2343150" cy="859155"/>
              <wp:effectExtent l="0" t="0" r="6350" b="4445"/>
              <wp:wrapNone/>
              <wp:docPr id="218" name="Group 2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19" name="Group 219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20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1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2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3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4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5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7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28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519.25pt;height:67.65pt;width:184.5pt;z-index:251747328;mso-width-relative:page;mso-height-relative:page;" coordorigin="0,-1" coordsize="2343278,859536" o:gfxdata="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QlzD7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TBRH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XMPt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//UuorwAAADc&#10;AAAADwAAAGRycy9kb3ducmV2LnhtbEVPTWuDQBC9B/Iflgn0FleFlmKyCTQQlEIKMQGvgztRqzsr&#10;7tak/fXdQ6HHx/ve7h9mEDNNrrOsIIliEMS11R03Cq6X4/oVhPPIGgfLpOCbHOx3y8UWM23vfKa5&#10;9I0IIewyVNB6P2ZSurolgy6yI3HgbnYy6AOcGqknvIdwM8g0jl+kwY5DQ4sjHVqq+/LLKHgrfz7L&#10;0/mjuhX5xdpTlT+/97lST6sk3oDw9PD/4j93oRWkaZgfzoQj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/1LqK8AAAA&#10;3A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rhj+97sAAADc&#10;AAAADwAAAGRycy9kb3ducmV2LnhtbEWPwYrCQBBE74L/MLSwN50kLKLR0YO6sAcvq35Ak2mTYKZn&#10;yPRG/XtnQdhjUVWvqPX24To1UB9bzwbyWQaKuPK25drA5fw1XYCKgmyx80wGnhRhuxmP1lhaf+cf&#10;Gk5SqwThWKKBRiSUWseqIYdx5gNx8q6+dyhJ9rW2Pd4T3HW6yLK5dthyWmgw0K6h6nb6dQY+l9Xy&#10;eNhLLgc3p2HnQ6djMOZjkmcrUEIP+Q+/29/WQFHk8HcmHQG9e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hj+97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XspggLsAAADc&#10;AAAADwAAAGRycy9kb3ducmV2LnhtbEWPwYrCQBBE74L/MLSwN50kLKLR0YO6sAcvq35Ak2mTYKZn&#10;yPRG/XtnQdhjUVWvqPX24To1UB9bzwbyWQaKuPK25drA5fw1XYCKgmyx80wGnhRhuxmP1lhaf+cf&#10;Gk5SqwThWKKBRiSUWseqIYdx5gNx8q6+dyhJ9rW2Pd4T3HW6yLK5dthyWmgw0K6h6nb6dQY+l9Xy&#10;eNhLLgc3p2HnQ6djMOZjkmcrUEIP+Q+/29/WQFEU8HcmHQG9e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spggL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37LZ+r4AAADc&#10;AAAADwAAAGRycy9kb3ducmV2LnhtbEWPQWvCQBSE7wX/w/KEXopuTGiQ6OpBseRYY9PzI/vMRrNv&#10;Q3ar9t93C4Ueh5n5hllvH7YXNxp951jBYp6AIG6c7rhV8HE6zJYgfEDW2DsmBd/kYbuZPK2x0O7O&#10;R7pVoRURwr5ABSaEoZDSN4Ys+rkbiKN3dqPFEOXYSj3iPcJtL9MkyaXFjuOCwYF2hppr9WUVZK8u&#10;vPjL53tDJi/r49vhtK9qpZ6ni2QFItAj/If/2qVWkKYZ/J6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7LZ+r4A&#10;AADcAAAADwAAAAAAAAABACAAAAAiAAAAZHJzL2Rvd25yZXYueG1sUEsBAhQAFAAAAAgAh07iQDMv&#10;BZ47AAAAOQAAABAAAAAAAAAAAQAgAAAADQEAAGRycy9zaGFwZXhtbC54bWxQSwUGAAAAAAYABgBb&#10;AQAAtwMAAAAA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vaJnY74AAADc&#10;AAAADwAAAGRycy9kb3ducmV2LnhtbEWPQWsCMRSE74X+h/AKXoomLlLKahRZkBY8iLa9PzfPzdLN&#10;y5KkuvrrTaHQ4zAz3zCL1eA6caYQW88aphMFgrj2puVGw+fHZvwKIiZkg51n0nClCKvl48MCS+Mv&#10;vKfzITUiQziWqMGm1JdSxtqSwzjxPXH2Tj44TFmGRpqAlwx3nSyUepEOW84LFnuqLNXfhx+nYX0s&#10;hmqv7HO1vm5uaRfevtSWtR49TdUcRKIh/Yf/2u9GQ1HM4PdMPgJ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aJnY7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0SP49LwAAADc&#10;AAAADwAAAGRycy9kb3ducmV2LnhtbEWPwW7CMBBE70j9B2srcQMnEUUl4OQAVOLQS2k/YBVvk4h4&#10;bcVLoH+PK1XqcTQzbzS7+u4GNdEYe88G8mUGirjxtufWwNfn2+IVVBRki4NnMvBDEerqabbD0vob&#10;f9B0llYlCMcSDXQiodQ6Nh05jEsfiJP37UeHkuTYajviLcHdoIssW2uHPaeFDgPtO2ou56szsNo0&#10;m/fjQXI5ujVNex8GHYMx8+c824ISust/+K99sgaK4gV+z6Qjo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Ej+PS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TXD5FL4AAADc&#10;AAAADwAAAGRycy9kb3ducmV2LnhtbEWPQWsCMRSE74X+h/AKXoom7sGW1SiyIC14EG17f26em6Wb&#10;lyVJdfXXm0Khx2FmvmEWq8F14kwhtp41TCcKBHHtTcuNhs+PzfgVREzIBjvPpOFKEVbLx4cFlsZf&#10;eE/nQ2pEhnAsUYNNqS+ljLUlh3Hie+LsnXxwmLIMjTQBLxnuOlkoNZMOW84LFnuqLNXfhx+nYX0s&#10;hmqv7HO1vm5uaRfevtSWtR49TdUcRKIh/Yf/2u9GQ1G8wO+ZfAT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D5FL4A&#10;AADc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ukMqHLsAAADc&#10;AAAADwAAAGRycy9kb3ducmV2LnhtbEVPz2uDMBS+D/o/hDfYZaxRB2txxh5ahB4KQ9vLbg/zZmTm&#10;RUyq7r9fDoMdP77fxWG1g5hp8r1jBek2AUHcOt1zp+B2rV72IHxA1jg4JgU/5OFQbh4KzLVbuKa5&#10;CZ2IIexzVGBCGHMpfWvIot+6kThyX26yGCKcOqknXGK4HWSWJG/SYs+xweBIR0Ptd3O3Ckh+7ge+&#10;XCpzPH3U/a5hVz+/KvX0mCbvIAKt4V/85z5rBVkW18Yz8QjI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kMqHLsAAADc&#10;AAAADwAAAAAAAAABACAAAAAiAAAAZHJzL2Rvd25yZXYueG1sUEsBAhQAFAAAAAgAh07iQDMvBZ47&#10;AAAAOQAAABAAAAAAAAAAAQAgAAAACgEAAGRycy9zaGFwZXhtbC54bWxQSwUGAAAAAAYABgBbAQAA&#10;tAMAAAAA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8352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7505065</wp:posOffset>
              </wp:positionV>
              <wp:extent cx="2343150" cy="859155"/>
              <wp:effectExtent l="0" t="0" r="6350" b="4445"/>
              <wp:wrapNone/>
              <wp:docPr id="229" name="Group 2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32" name="Group 232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33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4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6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7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8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9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0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41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590.95pt;height:67.65pt;width:184.5pt;z-index:251748352;mso-width-relative:page;mso-height-relative:page;" coordorigin="0,-1" coordsize="2343278,859536" o:gfxdata="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BwWNufbAAAADQEAAA8AAAAAAAAAAQAgAAAAIgAAAGRycy9kb3ducmV2LnhtbFBLAQIUABQAAAAI&#10;AIdO4kAlh+qQCAUAAGQVAAAOAAAAAAAAAAEAIAAAACoBAABkcnMvZTJvRG9jLnhtbFBLBQYAAAAA&#10;BgAGAFkBAACk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B00N/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TJN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dNDfy+AAAA3AAAAA8AAAAAAAAAAQAgAAAAIgAAAGRycy9kb3ducmV2Lnht&#10;bFBLAQIUABQAAAAIAIdO4kAzLwWeOwAAADkAAAAVAAAAAAAAAAEAIAAAAA0BAABkcnMvZ3JvdXBz&#10;aGFwZXhtbC54bWxQSwUGAAAAAAYABgBgAQAAygMAAAAA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iv4mCL0AAADc&#10;AAAADwAAAGRycy9kb3ducmV2LnhtbEWP3YrCMBSE7xd8h3AE79ZUxUWqUVCQiqBgFbw9NMe22pyU&#10;Jv4+vREWvBxm5htmMnuYStyocaVlBb1uBII4s7rkXMFhv/wdgXAeWWNlmRQ8ycFs2vqZYKztnXd0&#10;S30uAoRdjAoK7+tYSpcVZNB1bU0cvJNtDPogm1zqBu8BbirZj6I/abDksFBgTYuCskt6NQrm6euc&#10;bnbb42mV7K3dHJPh+pIo1Wn3ojEITw//Df+3V1pBfzCAz5lwBOT0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iYIvQAA&#10;ANwAAAAPAAAAAAAAAAEAIAAAACIAAABkcnMvZG93bnJldi54bWxQSwECFAAUAAAACACHTuJAMy8F&#10;njsAAAA5AAAAEAAAAAAAAAABACAAAAAMAQAAZHJzL3NoYXBleG1sLnhtbFBLBQYAAAAABgAGAFsB&#10;AAC2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O7bLsrsAAADc&#10;AAAADwAAAGRycy9kb3ducmV2LnhtbEWPzYrCQBCE7wu+w9DC3tZJVESjowdXwcNe/HmAJtMmwUzP&#10;kGmj+/Y7woLHoqq+olabp2tVT11sPBvIRxko4tLbhisDl/P+aw4qCrLF1jMZ+KUIm/XgY4WF9Q8+&#10;Un+SSiUIxwIN1CKh0DqWNTmMIx+Ik3f1nUNJsqu07fCR4K7V4yybaYcNp4UaA21rKm+nuzMwXZSL&#10;n9235LJzM+q3PrQ6BmM+h3m2BCX0lHf4v32wBsaTKbzOpCO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7bLsr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pCjwXrwAAADc&#10;AAAADwAAAGRycy9kb3ducmV2LnhtbEWPzW7CMBCE70h9B2srcQMngKKSYjhQKnHgws8DrOJtEjVe&#10;W/E20LfHSEgcRzPzjWa1ublODdTH1rOBfJqBIq68bbk2cDl/Tz5ARUG22HkmA/8UYbN+G62wtP7K&#10;RxpOUqsE4ViigUYklFrHqiGHceoDcfJ+fO9QkuxrbXu8Jrjr9CzLCu2w5bTQYKBtQ9Xv6c8ZWCyr&#10;5WH3JbnsXEHD1odOx2DM+D3PPkEJ3eQVfrb31sBsXsDjTDoCe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o8F6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JVBJJL0AAADc&#10;AAAADwAAAGRycy9kb3ducmV2LnhtbEWPT4vCMBTE78J+h/AWvIimKnalGj3sonjUunp+NM+mbvNS&#10;mqx/vr0RBI/DzPyGmS9vthYXan3lWMFwkIAgLpyuuFTwu1/1pyB8QNZYOyYFd/KwXHx05phpd+Ud&#10;XfJQighhn6ECE0KTSekLQxb9wDXE0Tu51mKIsi2lbvEa4baWoyRJpcWK44LBhr4NFX/5v1UwnrjQ&#10;8+fjtiCTbg679Wr/kx+U6n4OkxmIQLfwDr/aG61gNP6C55l4BO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UEkkvQAA&#10;ANwAAAAPAAAAAAAAAAEAIAAAACIAAABkcnMvZG93bnJldi54bWxQSwECFAAUAAAACACHTuJAMy8F&#10;njsAAAA5AAAAEAAAAAAAAAABACAAAAAMAQAAZHJzL3NoYXBleG1sLnhtbFBLBQYAAAAABgAGAFsB&#10;AAC2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uTb7u7sAAADc&#10;AAAADwAAAGRycy9kb3ducmV2LnhtbEVPy2oCMRTdF/oP4Ra6KTVxCiKjUWRAWnAhPrq/Tm4nQyc3&#10;Q5Lq6NebRcHl4bzny8F14kwhtp41jEcKBHHtTcuNhuNh/T4FEROywc4zabhShOXi+WmOpfEX3tF5&#10;nxqRQziWqMGm1JdSxtqSwzjyPXHmfnxwmDIMjTQBLzncdbJQaiIdtpwbLPZUWap/939Ow+pUDNVO&#10;2bdqdV3f0jZ8fqsNa/36MlYzEImG9BD/u7+MhuIjr81n8hG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Tb7u7sAAADc&#10;AAAADwAAAAAAAAABACAAAAAiAAAAZHJzL2Rvd25yZXYueG1sUEsBAhQAFAAAAAgAh07iQDMvBZ47&#10;AAAAOQAAABAAAAAAAAAAAQAgAAAACgEAAGRycy9zaGFwZXhtbC54bWxQSwUGAAAAAAYABgBbAQAA&#10;tA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1bdkLLwAAADc&#10;AAAADwAAAGRycy9kb3ducmV2LnhtbEWPzW7CMBCE70h9B2srcSNOAKEmxXCgVOLAhZ8HWMXbJGq8&#10;tuJtoG+PK1XiOJqZbzTr7d31aqQhdp4NFFkOirj2tuPGwPXyOXsDFQXZYu+ZDPxShO3mZbLGyvob&#10;n2g8S6MShGOFBlqRUGkd65YcxswH4uR9+cGhJDk02g54S3DX63mer7TDjtNCi4F2LdXf5x9nYFnW&#10;5XH/IYXs3YrGnQ+9jsGY6WuRv4MSussz/N8+WAPzRQl/Z9IR0J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W3ZCy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H0aEwLsAAADc&#10;AAAADwAAAGRycy9kb3ducmV2LnhtbEVPy2oCMRTdF/oP4Ra6KTVxKCKjUWRAWnAhPrq/Tm4nQyc3&#10;Q5Lq6NebRcHl4bzny8F14kwhtp41jEcKBHHtTcuNhuNh/T4FEROywc4zabhShOXi+WmOpfEX3tF5&#10;nxqRQziWqMGm1JdSxtqSwzjyPXHmfnxwmDIMjTQBLzncdbJQaiIdtpwbLPZUWap/939Ow+pUDNVO&#10;2bdqdV3f0jZ8fqsNa/36MlYzEImG9BD/u7+MhuIjz89n8hG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0aEwLsAAADc&#10;AAAADwAAAAAAAAABACAAAAAiAAAAZHJzL2Rvd25yZXYueG1sUEsBAhQAFAAAAAgAh07iQDMvBZ47&#10;AAAAOQAAABAAAAAAAAAAAQAgAAAACgEAAGRycy9zaGFwZXhtbC54bWxQSwUGAAAAAAYABgBbAQAA&#10;tA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9qZmIb0AAADc&#10;AAAADwAAAGRycy9kb3ducmV2LnhtbEWPT4vCMBTE7wt+h/AEL4umdReVavSgCB4EafXi7dE8m2Lz&#10;Upr479ubBWGPw8z8hlmsnrYRd+p87VhBOkpAEJdO11wpOB23wxkIH5A1No5JwYs8rJa9rwVm2j04&#10;p3sRKhEh7DNUYEJoMyl9aciiH7mWOHoX11kMUXaV1B0+Itw2cpwkE2mx5rhgsKW1ofJa3KwCkudZ&#10;w/v91qw3h7yeFuzy7x+lBv00mYMI9Az/4U97pxWMf1P4OxOPgFy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pmYhvQAA&#10;ANwAAAAPAAAAAAAAAAEAIAAAACIAAABkcnMvZG93bnJldi54bWxQSwECFAAUAAAACACHTuJAMy8F&#10;njsAAAA5AAAAEAAAAAAAAAABACAAAAAMAQAAZHJzL3NoYXBleG1sLnhtbFBLBQYAAAAABgAGAFsB&#10;AAC2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2310130</wp:posOffset>
              </wp:positionH>
              <wp:positionV relativeFrom="paragraph">
                <wp:posOffset>8412480</wp:posOffset>
              </wp:positionV>
              <wp:extent cx="2343150" cy="859155"/>
              <wp:effectExtent l="0" t="0" r="6350" b="4445"/>
              <wp:wrapNone/>
              <wp:docPr id="242" name="Group 2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150" cy="859155"/>
                        <a:chOff x="0" y="-1"/>
                        <a:chExt cx="2343278" cy="859536"/>
                      </a:xfrm>
                    </wpg:grpSpPr>
                    <wpg:grpSp>
                      <wpg:cNvPr id="243" name="Group 243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244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5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6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7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8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9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0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251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181.9pt;margin-top:662.4pt;height:67.65pt;width:184.5pt;z-index:251749376;mso-width-relative:page;mso-height-relative:page;" coordorigin="0,-1" coordsize="2343278,859536" o:gfxdata="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MAfbGr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x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B9savwAAANw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XRHNAb0AAADc&#10;AAAADwAAAGRycy9kb3ducmV2LnhtbEWP3YrCMBSE7xd8h3AE79ZU0UWqUVCQiqBgFbw9NMe22pyU&#10;Jv4+vREWvBxm5htmMnuYStyocaVlBb1uBII4s7rkXMFhv/wdgXAeWWNlmRQ8ycFs2vqZYKztnXd0&#10;S30uAoRdjAoK7+tYSpcVZNB1bU0cvJNtDPogm1zqBu8BbirZj6I/abDksFBgTYuCskt6NQrm6euc&#10;bnbb42mV7K3dHJPh+pIo1Wn3ojEITw//Df+3V1pBfzCAz5lwBOT0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Ec0BvQAA&#10;ANwAAAAPAAAAAAAAAAEAIAAAACIAAABkcnMvZG93bnJldi54bWxQSwECFAAUAAAACACHTuJAMy8F&#10;njsAAAA5AAAAEAAAAAAAAAABACAAAAAMAQAAZHJzL3NoYXBleG1sLnhtbFBLBQYAAAAABgAGAFsB&#10;AAC2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DPwdVLsAAADc&#10;AAAADwAAAGRycy9kb3ducmV2LnhtbEWPwYrCQBBE74L/MLTgTScRVzQ6enAVPOxl1Q9oMm0SzPQM&#10;mTa6f+8sLOyxqKpX1Gb3cq3qqYuNZwP5NANFXHrbcGXgejlOlqCiIFtsPZOBH4qw2w4HGyysf/I3&#10;9WepVIJwLNBALRIKrWNZk8M49YE4eTffOZQku0rbDp8J7lo9y7KFdthwWqgx0L6m8n5+OAPzVbn6&#10;OnxKLge3oH7vQ6tjMGY8yrM1KKGX/If/2idrYDb/gN8z6Qjo7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PwdVL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/C6DI7sAAADc&#10;AAAADwAAAGRycy9kb3ducmV2LnhtbEWPwYrCQBBE74L/MLTgTScRCRodPagLHvayuh/QZHqTYKZn&#10;yLTR/XtHWNhjUVWvqO3+6To1UB9bzwbyeQaKuPK25drA9/VjtgIVBdli55kM/FKE/W482mJp/YO/&#10;aLhIrRKEY4kGGpFQah2rhhzGuQ/EyfvxvUNJsq+17fGR4K7TiywrtMOW00KDgQ4NVbfL3RlYrqv1&#10;5+kouZxcQcPBh07HYMx0kmcbUEJP+Q//tc/WwGJZwPtMOgJ69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C6DI7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fVY6Wb8AAADc&#10;AAAADwAAAGRycy9kb3ducmV2LnhtbEWPzW7CMBCE75V4B2uReqnASdoGFDAcWlFxLEnhvIqXOG28&#10;jmKXn7fHlSpxHM3MN5rl+mI7caLBt44VpNMEBHHtdMuNgq9qM5mD8AFZY+eYFFzJw3o1elhiod2Z&#10;d3QqQyMihH2BCkwIfSGlrw1Z9FPXE0fv6AaLIcqhkXrAc4TbTmZJkkuLLccFgz29Gap/yl+r4PnV&#10;hSf/ffisyeTb/e5jU72Xe6Uex2myABHoEu7h//ZWK8heZvB3Jh4Bub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1WOlm/&#10;AAAA3AAAAA8AAAAAAAAAAQAgAAAAIgAAAGRycy9kb3ducmV2LnhtbFBLAQIUABQAAAAIAIdO4kAz&#10;LwWeOwAAADkAAAAQAAAAAAAAAAEAIAAAAA4BAABkcnMvc2hhcGV4bWwueG1sUEsFBgAAAAAGAAYA&#10;WwEAALg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4TCIxrsAAADc&#10;AAAADwAAAGRycy9kb3ducmV2LnhtbEVPy2oCMRTdF/oP4Ra6KTVxKCKjUWRAWnAhPrq/Tm4nQyc3&#10;Q5Lq6NebRcHl4bzny8F14kwhtp41jEcKBHHtTcuNhuNh/T4FEROywc4zabhShOXi+WmOpfEX3tF5&#10;nxqRQziWqMGm1JdSxtqSwzjyPXHmfnxwmDIMjTQBLzncdbJQaiIdtpwbLPZUWap/939Ow+pUDNVO&#10;2bdqdV3f0jZ8fqsNa/36MlYzEImG9BD/u7+MhuIjr81n8hG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TCIxrsAAADc&#10;AAAADwAAAAAAAAABACAAAAAiAAAAZHJzL2Rvd25yZXYueG1sUEsBAhQAFAAAAAgAh07iQDMvBZ47&#10;AAAAOQAAABAAAAAAAAAAAQAgAAAACgEAAGRycy9zaGFwZXhtbC54bWxQSwUGAAAAAAYABgBbAQAA&#10;tA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jbEXUbsAAADc&#10;AAAADwAAAGRycy9kb3ducmV2LnhtbEWPwYrCQBBE74L/MLTgTScRkU109KAueNiL7n5Ak+lNgpme&#10;IdNG9+8dYcFjUVWvqM3u4To1UB9bzwbyeQaKuPK25drAz/fn7ANUFGSLnWcy8EcRdtvxaIOl9Xc+&#10;03CRWiUIxxINNCKh1DpWDTmMcx+Ik/fre4eSZF9r2+M9wV2nF1m20g5bTgsNBto3VF0vN2dgWVTF&#10;1/EguRzdioa9D52OwZjpJM/WoIQe8g7/t0/WwGJZwOtMOgJ6+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bEXUbsAAADc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mp8SHbsAAADc&#10;AAAADwAAAGRycy9kb3ducmV2LnhtbEVPy2oCMRTdF/oP4Ra6KTVxoCKjUWRAWnAhPrq/Tm4nQyc3&#10;Q5Lq6NebRcHl4bzny8F14kwhtp41jEcKBHHtTcuNhuNh/T4FEROywc4zabhShOXi+WmOpfEX3tF5&#10;nxqRQziWqMGm1JdSxtqSwzjyPXHmfnxwmDIMjTQBLzncdbJQaiIdtpwbLPZUWap/939Ow+pUDNVO&#10;2bdqdV3f0jZ8fqsNa/36MlYzEImG9BD/u7+MhuIjz89n8hGQ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p8SHbsAAADc&#10;AAAADwAAAAAAAAABACAAAAAiAAAAZHJzL2Rvd25yZXYueG1sUEsBAhQAFAAAAAgAh07iQDMvBZ47&#10;AAAAOQAAABAAAAAAAAAAAQAgAAAACgEAAGRycy9zaGFwZXhtbC54bWxQSwUGAAAAAAYABgBbAQAA&#10;tA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c3/w/L0AAADc&#10;AAAADwAAAGRycy9kb3ducmV2LnhtbEWPT4vCMBTE7wt+h/AEL4umdVmVavSgCB4EafXi7dE8m2Lz&#10;Upr479ubBWGPw8z8hlmsnrYRd+p87VhBOkpAEJdO11wpOB23wxkIH5A1No5JwYs8rJa9rwVm2j04&#10;p3sRKhEh7DNUYEJoMyl9aciiH7mWOHoX11kMUXaV1B0+Itw2cpwkE2mx5rhgsKW1ofJa3KwCkudZ&#10;w/v91qw3h7yeFuzy7x+lBv00mYMI9Az/4U97pxWMf1P4OxOPgFy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f/D8vQAA&#10;ANwAAAAPAAAAAAAAAAEAIAAAACIAAABkcnMvZG93bnJldi54bWxQSwECFAAUAAAACACHTuJAMy8F&#10;njsAAAA5AAAAEAAAAAAAAAABACAAAAAMAQAAZHJzL3NoYXBleG1sLnhtbFBLBQYAAAAABgAGAFsB&#10;AAC2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29920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2934335</wp:posOffset>
              </wp:positionV>
              <wp:extent cx="2343150" cy="859790"/>
              <wp:effectExtent l="0" t="0" r="6350" b="4445"/>
              <wp:wrapNone/>
              <wp:docPr id="93" name="Group 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94" name="Group 94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95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1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02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231.05pt;height:67.7pt;width:184.5pt;z-index:251729920;mso-width-relative:page;mso-height-relative:page;" coordorigin="0,-1" coordsize="2343278,859536" o:gfxdata="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LDPBNTcAAAACwEAAA8AAAAAAAAAAQAgAAAAIgAAAGRycy9kb3ducmV2LnhtbFBLAQIUABQAAAAI&#10;AIdO4kAqNuBCBwUAAFsVAAAOAAAAAAAAAAEAIAAAACsBAABkcnMvZTJvRG9jLnhtbFBLBQYAAAAA&#10;BgAGAFkBAACkCAAAAAA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Wam56b8AAADb&#10;AAAADwAAAGRycy9kb3ducmV2LnhtbEWPQWvCQBSE70L/w/IKveluhBQbXYUWSkLBglHw+sg+k9Ts&#10;25Bdo+2v7xaEHoeZ+YZZbW62EyMNvnWsIZkpEMSVMy3XGg779+kChA/IBjvHpOGbPGzWD5MVZsZd&#10;eUdjGWoRIewz1NCE0GdS+qohi37meuLondxgMUQ51NIMeI1w28m5Us/SYstxocGe3hqqzuXFangt&#10;f77K7e7zeCryvXPbY55+nHOtnx4TtQQR6Bb+w/d2YTS8pPD3Jf4Au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mpuem/&#10;AAAA2wAAAA8AAAAAAAAAAQAgAAAAIgAAAGRycy9kb3ducmV2LnhtbFBLAQIUABQAAAAIAIdO4kAz&#10;LwWeOwAAADkAAAAQAAAAAAAAAAEAIAAAAA4BAABkcnMvc2hhcGV4bWwueG1sUEsFBgAAAAAGAAYA&#10;WwEAALg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3tpiiroAAADb&#10;AAAADwAAAGRycy9kb3ducmV2LnhtbEWPQWvCQBSE7wX/w/IEb3WTUkITXT2ohR681PoDHtlnEsy+&#10;XbLPqP/eFYQeh5n5hlmub65XIw2x82wgn2egiGtvO24MHP++379ARUG22HsmA3eKsF5N3pZYWX/l&#10;XxoP0qgE4VihgVYkVFrHuiWHce4DcfJOfnAoSQ6NtgNeE9z1+iPLCu2w47TQYqBNS/X5cHEGPsu6&#10;3O+2ksvOFTRufOh1DMbMpnm2ACV0k//wq/1jDZQFPL+kH6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e2mKKugAAANs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sZbHEbsAAADb&#10;AAAADwAAAGRycy9kb3ducmV2LnhtbEWPwW7CMBBE75X4B2uRuBUnFaIkYDhQkDj0UuADVvGSRMRr&#10;K14C/D2uVKnH0cy80aw2D9epgfrYejaQTzNQxJW3LdcGzqf9+wJUFGSLnWcy8KQIm/XobYWl9Xf+&#10;oeEotUoQjiUaaERCqXWsGnIYpz4QJ+/ie4eSZF9r2+M9wV2nP7Jsrh22nBYaDLRtqLoeb87ArKiK&#10;792X5LJzcxq2PnQ6BmMm4zxbghJ6yH/4r32wBopP+P2SfoBev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ZbHEbsAAADb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i///cboAAADb&#10;AAAADwAAAGRycy9kb3ducmV2LnhtbEVPPW/CMBDdkfgP1iF1QcVJqyJIMQygVIwQoPMpPuKU+BzF&#10;hqT/vh6QOj6979VmsI14UOdrxwrSWQKCuHS65krB+ZS/LkD4gKyxcUwKfsnDZj0erTDTrucjPYpQ&#10;iRjCPkMFJoQ2k9KXhiz6mWuJI3d1ncUQYVdJ3WEfw20j35JkLi3WHBsMtrQ1VN6Ku1Xw/uHC1P98&#10;H0oy8/3l+JWfdsVFqZdJmnyCCDSEf/HTvdcKlnFs/BJ/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//9xugAAANsA&#10;AAAPAAAAAAAAAAEAIAAAACIAAABkcnMvZG93bnJldi54bWxQSwECFAAUAAAACACHTuJAMy8FnjsA&#10;AAA5AAAAEAAAAAAAAAABACAAAAAJAQAAZHJzL3NoYXBleG1sLnhtbFBLBQYAAAAABgAGAFsBAACz&#10;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ZH4gdL0AAADb&#10;AAAADwAAAGRycy9kb3ducmV2LnhtbEWPQWsCMRSE70L/Q3iFXkQTPUhdjSIL0kIPorb35+a5Wbp5&#10;WZJUV3+9KRR6HGbmG2a57l0rLhRi41nDZKxAEFfeNFxr+DxuR68gYkI22HomDTeKsF49DZZYGH/l&#10;PV0OqRYZwrFADTalrpAyVpYcxrHviLN39sFhyjLU0gS8Zrhr5VSpmXTYcF6w2FFpqfo+/DgNm9O0&#10;L/fKDsvNbXtPu/D2pT5Y65fniVqASNSn//Bf+91omM/h90v+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fiB0vQAA&#10;ANs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UcRmcLwAAADc&#10;AAAADwAAAGRycy9kb3ducmV2LnhtbEWPQW/CMAyF75P4D5GRdhtJJ4RGR+AATOKwyxg/wGq8tqJx&#10;osYr7N/Ph0m72XrP733e7O5xMBONpU/soVo4MMRNCj23Hi6fb08vYIogBxwSk4cfKrDbzh42WId0&#10;4w+aztIaDeFSo4dOJNfWlqajiGWRMrFqX2mMKLqOrQ0j3jQ8DvbZuZWN2LM2dJhp31FzPX9HD8t1&#10;s34/HqSSY1zRtE95sCV7/ziv3CsYobv8m/+uT0HxneLrMzqB3f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EZnC8AAAA&#10;3A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PUX557wAAADc&#10;AAAADwAAAGRycy9kb3ducmV2LnhtbEVPS2sCMRC+C/0PYQq9SE3Wg8h2o8iCtNBD8dH7dDNuFjeT&#10;JUl17a9vhEJv8/E9p1qPrhcXCrHzrKGYKRDEjTcdtxqOh+3zEkRMyAZ7z6ThRhHWq4dJhaXxV97R&#10;ZZ9akUM4lqjBpjSUUsbGksM48wNx5k4+OEwZhlaagNcc7no5V2ohHXacGywOVFtqzvtvp2HzNR/r&#10;nbLTenPb/qSP8Pqp3lnrp8dCvYBINKZ/8Z/7zeT5qoD7M/kCu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1F+ee8AAAA&#10;3AAAAA8AAAAAAAAAAQAgAAAAIgAAAGRycy9kb3ducmV2LnhtbFBLAQIUABQAAAAIAIdO4kAzLwWe&#10;OwAAADkAAAAQAAAAAAAAAAEAIAAAAAsBAABkcnMvc2hhcGV4bWwueG1sUEsFBgAAAAAGAAYAWwEA&#10;ALUDAAAAAA=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Szsg6rwAAADc&#10;AAAADwAAAGRycy9kb3ducmV2LnhtbEVPPWvDMBDdC/kP4gJdSiLZhTY4UTKkGDoYit0u3Q7rYplY&#10;J2OpTvLvo0Kh2z3e5+0OVzeImabQe9aQrRUI4tabnjsNX5/lagMiRGSDg2fScKMAh/3iYYeF8Reu&#10;aW5iJ1IIhwI12BjHQsrQWnIY1n4kTtzJTw5jglMnzYSXFO4GmSv1Ih32nBosjnS01J6bH6eB5Pdm&#10;4Koq7fHto+5fG/b107PWj8tMbUFEusZ/8Z/73aT5KoffZ9IFcn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7IOq8AAAA&#10;3A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27872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2019935</wp:posOffset>
              </wp:positionV>
              <wp:extent cx="2343150" cy="859790"/>
              <wp:effectExtent l="0" t="0" r="6350" b="4445"/>
              <wp:wrapNone/>
              <wp:docPr id="83" name="Group 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84" name="Group 84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85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6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7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1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92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159.05pt;height:67.7pt;width:184.5pt;z-index:251727872;mso-width-relative:page;mso-height-relative:page;" coordorigin="0,-1" coordsize="2343278,859536" o:gfxdata="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vo04BdsAAAALAQAADwAAAAAAAAABACAAAAAiAAAAZHJzL2Rvd25yZXYueG1sUEsBAhQAFAAAAAgA&#10;h07iQP7EEOIHBQAAWBUAAA4AAAAAAAAAAQAgAAAAKgEAAGRycy9lMm9Eb2MueG1sUEsFBgAAAAAG&#10;AAYAWQEAAKMIAAAAAA==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3HAvNLwAAADb&#10;AAAADwAAAGRycy9kb3ducmV2LnhtbEWP3YrCMBSE7xd8h3AE79ZUQZFqFBSkIrhgK3h7aI5ttTkp&#10;Tfx9+o0geDnMzDfMbPEwtbhR6yrLCgb9CARxbnXFhYJDtv6dgHAeWWNtmRQ8ycFi3vmZYaztnfd0&#10;S30hAoRdjApK75tYSpeXZND1bUMcvJNtDfog20LqFu8Bbmo5jKKxNFhxWCixoVVJ+SW9GgXL9HVO&#10;d/u/42mTZNbujsloe0mU6nUH0RSEp4f/hj/tjVYwGcH7S/gB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wLzS8AAAA&#10;2wAAAA8AAAAAAAAAAQAgAAAAIgAAAGRycy9kb3ducmV2LnhtbFBLAQIUABQAAAAIAIdO4kAzLwWe&#10;OwAAADkAAAAQAAAAAAAAAAEAIAAAAAsBAABkcnMvc2hhcGV4bWwueG1sUEsFBgAAAAAGAAYAWwEA&#10;ALU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WwP0V7oAAADb&#10;AAAADwAAAGRycy9kb3ducmV2LnhtbEWPzYrCQBCE74LvMLTgTSdZJGh09KAueNiLPw/QZNokmOkZ&#10;Mr3RfXtnYWGPRVV9RW12L9epgfrYejaQzzNQxJW3LdcGbtfP2RJUFGSLnWcy8EMRdtvxaIOl9U8+&#10;03CRWiUIxxINNCKh1DpWDTmMcx+Ik3f3vUNJsq+17fGZ4K7TH1lWaIctp4UGA+0bqh6Xb2dgsapW&#10;X8eD5HJ0BQ17HzodgzHTSZ6tQQm95D/81z5ZA8sCfr+kH6C3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A/RXugAAANsA&#10;AAAPAAAAAAAAAAEAIAAAACIAAABkcnMvZG93bnJldi54bWxQSwECFAAUAAAACACHTuJAMy8FnjsA&#10;AAA5AAAAEAAAAAAAAAABACAAAAAJAQAAZHJzL3NoYXBleG1sLnhtbFBLBQYAAAAABgAGAFsBAACz&#10;AwAA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NE9RzLsAAADb&#10;AAAADwAAAGRycy9kb3ducmV2LnhtbEWPzYrCQBCE74LvMLTgTScRcTU6evAHPOxl3X2AJtMmwUzP&#10;kGmjvr2zsLDHoqq+oja7p2tVT11sPBvIpxko4tLbhisDP9+nyRJUFGSLrWcy8KIIu+1wsMHC+gd/&#10;UX+RSiUIxwIN1CKh0DqWNTmMUx+Ik3f1nUNJsqu07fCR4K7VsyxbaIcNp4UaA+1rKm+XuzMwX5Wr&#10;z+NBcjm6BfV7H1odgzHjUZ6tQQk95T/81z5bA8sP+P2SfoDev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E9RzLsAAADb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DiZprLoAAADb&#10;AAAADwAAAGRycy9kb3ducmV2LnhtbEVPPU/DMBDdK/U/WFeJpaJOQVRViNOhKCgjSSjzKb7GaeNz&#10;FJu0/Hs8IDE+ve/scLeDmGnyvWMF200Cgrh1uudOwWdTPO5B+ICscXBMCn7IwyFfLjJMtbtxRXMd&#10;OhFD2KeowIQwplL61pBFv3EjceTObrIYIpw6qSe8xXA7yKck2UmLPccGgyMdDbXX+tsqeH5xYe0v&#10;Xx8tmV15qt6L5q0+KfWw2iavIALdw7/4z11qBfs4Nn6JP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OJmmsugAAANsA&#10;AAAPAAAAAAAAAAEAIAAAACIAAABkcnMvZG93bnJldi54bWxQSwECFAAUAAAACACHTuJAMy8FnjsA&#10;AAA5AAAAEAAAAAAAAAABACAAAAAJAQAAZHJzL3NoYXBleG1sLnhtbFBLBQYAAAAABgAGAFsBAACz&#10;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4ae2qb0AAADb&#10;AAAADwAAAGRycy9kb3ducmV2LnhtbEWPT2sCMRTE74V+h/AKXkpN9FB0NYosSAUPxT+9PzfPzeLm&#10;ZUlSXf30TaHQ4zAzv2Hmy9614kohNp41jIYKBHHlTcO1huNh/TYBEROywdYzabhThOXi+WmOhfE3&#10;3tF1n2qRIRwL1GBT6gopY2XJYRz6jjh7Zx8cpixDLU3AW4a7Vo6VepcOG84LFjsqLVWX/bfTsDqN&#10;+3Kn7Gu5uq8f6TN8fKktaz14GakZiER9+g//tTdGw2QKv1/yD5C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p7apvQAA&#10;ANs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Pn9fZbgAAADb&#10;AAAADwAAAGRycy9kb3ducmV2LnhtbEVPvU7DMBDekXgH65DYiJMKVU2o26EEiYGF0Ac4xUcSEZ+t&#10;+JqEt6+HSh0/ff/74+pGNdMUB88GiiwHRdx6O3Bn4Pzz8bIDFQXZ4uiZDPxThOPh8WGPlfULf9Pc&#10;SKdSCMcKDfQiodI6tj05jJkPxIn79ZNDSXDqtJ1wSeFu1Js832qHA6eGHgOdemr/mosz8Fq25Vf9&#10;LoXUbkvzyYdRx2DM81ORv4ESWuUuvrk/rYEyrU9f0g/Qhy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n9fZbgAAADbAAAA&#10;DwAAAAAAAAABACAAAAAiAAAAZHJzL2Rvd25yZXYueG1sUEsBAhQAFAAAAAgAh07iQDMvBZ47AAAA&#10;OQAAABAAAAAAAAAAAQAgAAAABwEAAGRycy9zaGFwZXhtbC54bWxQSwUGAAAAAAYABgBbAQAAsQMA&#10;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mggscr0AAADb&#10;AAAADwAAAGRycy9kb3ducmV2LnhtbEWPQWsCMRSE70L/Q3iFXkST9SDtahRZkBZ6EG17f26em6Wb&#10;lyVJdfXXm0Khx2FmvmGW68F14kwhtp41FFMFgrj2puVGw+fHdvIMIiZkg51n0nClCOvVw2iJpfEX&#10;3tP5kBqRIRxL1GBT6kspY23JYZz6njh7Jx8cpixDI03AS4a7Ts6UmkuHLecFiz1Vlurvw4/TsDnO&#10;hmqv7LjaXLe3tAuvX+qdtX56LNQCRKIh/Yf/2m9Gw0sBv1/yD5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CCxyvQAA&#10;ANs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4fREKL0AAADb&#10;AAAADwAAAGRycy9kb3ducmV2LnhtbEWPQWvCQBSE7wX/w/KEXopuEqHa1NWDJeBBkEQv3h7Z12xo&#10;9m3IbjX9964g9DjMzDfMejvaTlxp8K1jBek8AUFcO91yo+B8KmYrED4ga+wck4I/8rDdTF7WmGt3&#10;45KuVWhEhLDPUYEJoc+l9LUhi37ueuLofbvBYohyaKQe8BbhtpNZkrxLiy3HBYM97QzVP9WvVUDy&#10;sur4cCjM7utYtsuKXfm2UOp1miafIAKN4T/8bO+1go8MHl/iD5C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9EQovQAA&#10;ANsAAAAPAAAAAAAAAAEAIAAAACIAAABkcnMvZG93bnJldi54bWxQSwECFAAUAAAACACHTuJAMy8F&#10;njsAAAA5AAAAEAAAAAAAAAABACAAAAAMAQAAZHJzL3NoYXBleG1sLnhtbFBLBQYAAAAABgAGAFsB&#10;AAC2AwAAAAA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25824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1100455</wp:posOffset>
              </wp:positionV>
              <wp:extent cx="2343150" cy="859790"/>
              <wp:effectExtent l="0" t="0" r="6350" b="4445"/>
              <wp:wrapNone/>
              <wp:docPr id="73" name="Group 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74" name="Group 74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75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9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0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82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86.65pt;height:67.7pt;width:184.5pt;z-index:251725824;mso-width-relative:page;mso-height-relative:page;" coordorigin="0,-1" coordsize="2343278,859536" o:gfxdata="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Ck&#10;ZqNy2wAAAAsBAAAPAAAAAAAAAAEAIAAAACIAAABkcnMvZG93bnJldi54bWxQSwECFAAUAAAACACH&#10;TuJA+/BjuAYFAABYFQAADgAAAAAAAAABACAAAAAqAQAAZHJzL2Uyb0RvYy54bWxQSwUGAAAAAAYA&#10;BgBZAQAAog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6aVfE78AAADb&#10;AAAADwAAAGRycy9kb3ducmV2LnhtbEWPQWvCQBSE70L/w/IKveluhNQSXYUWSkLBglHw+sg+k9Ts&#10;25Bdo+2v7xaEHoeZ+YZZbW62EyMNvnWsIZkpEMSVMy3XGg779+kLCB+QDXaOScM3edisHyYrzIy7&#10;8o7GMtQiQthnqKEJoc+k9FVDFv3M9cTRO7nBYohyqKUZ8BrhtpNzpZ6lxZbjQoM9vTVUncuL1fBa&#10;/nyV293n8VTke+e2xzz9OOdaPz0magki0C38h+/twmhYpPD3Jf4Au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lXxO/&#10;AAAA2wAAAA8AAAAAAAAAAQAgAAAAIgAAAGRycy9kb3ducmV2LnhtbFBLAQIUABQAAAAIAIdO4kAz&#10;LwWeOwAAADkAAAAQAAAAAAAAAAEAIAAAAA4BAABkcnMvc2hhcGV4bWwueG1sUEsFBgAAAAAGAAYA&#10;WwEAALgDAAAAAA=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btaEcLsAAADb&#10;AAAADwAAAGRycy9kb3ducmV2LnhtbEWPzW7CMBCE75V4B2uReitOqipAwHCgIPXAhZ8HWMVLEhGv&#10;rXgJ8PZ1pUocRzPzjWa5frhODdTH1rOBfJKBIq68bbk2cD7tPmagoiBb7DyTgSdFWK9Gb0ssrb/z&#10;gYaj1CpBOJZooBEJpdaxashhnPhAnLyL7x1Kkn2tbY/3BHed/syyQjtsOS00GGjTUHU93pyBr3k1&#10;32+/JZetK2jY+NDpGIx5H+fZApTQQ17h//aPNTAt4O9L+gF6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taEcLsAAADb&#10;AAAADwAAAAAAAAABACAAAAAiAAAAZHJzL2Rvd25yZXYueG1sUEsBAhQAFAAAAAgAh07iQDMvBZ47&#10;AAAAOQAAABAAAAAAAAAAAQAgAAAACgEAAGRycy9zaGFwZXhtbC54bWxQSwUGAAAAAAYABgBbAQAA&#10;tAMA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AZoh67wAAADb&#10;AAAADwAAAGRycy9kb3ducmV2LnhtbEWPwWrDMBBE74X+g9hCbo3sEOLGjeKDm0APvdTJByzW1ja1&#10;VsLaOsnfR4VCj8PMvGF21dWNaqYpDp4N5MsMFHHr7cCdgfPp+PwCKgqyxdEzGbhRhGr/+LDD0voL&#10;f9LcSKcShGOJBnqRUGod254cxqUPxMn78pNDSXLqtJ3wkuBu1Kss22iHA6eFHgPVPbXfzY8zsN62&#10;24/Dm+RycBuaax9GHYMxi6c8ewUldJX/8F/73RooCvj9kn6A3t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aIeu8AAAA&#10;2wAAAA8AAAAAAAAAAQAgAAAAIgAAAGRycy9kb3ducmV2LnhtbFBLAQIUABQAAAAIAIdO4kAzLwWe&#10;OwAAADkAAAAQAAAAAAAAAAEAIAAAAAsBAABkcnMvc2hhcGV4bWwueG1sUEsFBgAAAAAGAAYAWwEA&#10;ALUD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O/MZi7oAAADb&#10;AAAADwAAAGRycy9kb3ducmV2LnhtbEVPPW/CMBDdkfgP1iF1QcVJqwJKMQygVIwQoPMpPuKU+BzF&#10;hqT/vh6QOj6979VmsI14UOdrxwrSWQKCuHS65krB+ZS/LkH4gKyxcUwKfsnDZj0erTDTrucjPYpQ&#10;iRjCPkMFJoQ2k9KXhiz6mWuJI3d1ncUQYVdJ3WEfw20j35JkLi3WHBsMtrQ1VN6Ku1Xw/uHC1P98&#10;H0oy8/3l+JWfdsVFqZdJmnyCCDSEf/HTvdcKFnFs/BJ/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78xmLugAAANsA&#10;AAAPAAAAAAAAAAEAIAAAACIAAABkcnMvZG93bnJldi54bWxQSwECFAAUAAAACACHTuJAMy8FnjsA&#10;AAA5AAAAEAAAAAAAAAABACAAAAAJAQAAZHJzL3NoYXBleG1sLnhtbFBLBQYAAAAABgAGAFsBAACz&#10;AwAAAAA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1HLGjr0AAADb&#10;AAAADwAAAGRycy9kb3ducmV2LnhtbEWPQWsCMRSE74X+h/AKXoomemh1axRZkAoeitreXzfPzeLm&#10;ZUlSXf31TaHgcZiZb5j5snetOFOIjWcN45ECQVx503Ct4fOwHk5BxIRssPVMGq4UYbl4fJhjYfyF&#10;d3Tep1pkCMcCNdiUukLKWFlyGEe+I87e0QeHKctQSxPwkuGulROlXqTDhvOCxY5KS9Vp/+M0rL4n&#10;fblT9rlcXde39BHev9SWtR48jdUbiER9uof/2xuj4XUGf1/y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csaOvQAA&#10;ANs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u6bJuLcAAADb&#10;AAAADwAAAGRycy9kb3ducmV2LnhtbEVPzYrCMBC+C75DGMGbphUR7Rp76Cp42Is/DzA0Y1u2mYRm&#10;trpvvzkIe/z4/vfly/VqpCF2ng3kywwUce1tx42B++202IKKgmyx90wGfilCeZhO9lhY/+QLjVdp&#10;VArhWKCBViQUWse6JYdx6QNx4h5+cCgJDo22Az5TuOv1Kss22mHHqaHFQFVL9ff1xxlY7+rd1/FT&#10;cjm6DY2VD72OwZj5LM8+QAm95F/8dp+tgW1an76kH6A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7psm4twAAANsAAAAP&#10;AAAAAAAAAAEAIAAAACIAAABkcnMvZG93bnJldi54bWxQSwECFAAUAAAACACHTuJAMy8FnjsAAAA5&#10;AAAAEAAAAAAAAAABACAAAAAGAQAAZHJzL3NoYXBleG1sLnhtbFBLBQYAAAAABgAGAFsBAACwAwAA&#10;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H9G6r70AAADb&#10;AAAADwAAAGRycy9kb3ducmV2LnhtbEWPT2sCMRTE74V+h/CEXoom66HI1iiyIC30IP67v26em8XN&#10;y5Kkuvrpm0LB4zAzv2Hmy8F14kIhtp41FBMFgrj2puVGw2G/Hs9AxIRssPNMGm4UYbl4fppjafyV&#10;t3TZpUZkCMcSNdiU+lLKWFtyGCe+J87eyQeHKcvQSBPwmuGuk1Ol3qTDlvOCxZ4qS/V59+M0rL6n&#10;Q7VV9rVa3db3tAkfR/XFWr+MCvUOItGQHuH/9qfRMCvg70v+AXL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0bqvvQAA&#10;ANs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ZC3S9bwAAADb&#10;AAAADwAAAGRycy9kb3ducmV2LnhtbEWPT4vCMBTE78J+h/AWvIimuuCW2tSDIngQpN297O3RPJti&#10;81Ka+O/bG2HB4zAzv2Hy9d124kqDbx0rmM8SEMS10y03Cn5/dtMUhA/IGjvHpOBBHtbFxyjHTLsb&#10;l3StQiMihH2GCkwIfSalrw1Z9DPXE0fv5AaLIcqhkXrAW4TbTi6SZCktthwXDPa0MVSfq4tVQPIv&#10;7fhw2JnN9li23xW7cvKl1PhznqxABLqHd/i/vdcK0gW8vsQfI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t0vW8AAAA&#10;2w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723776" behindDoc="0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186690</wp:posOffset>
              </wp:positionV>
              <wp:extent cx="2343150" cy="859790"/>
              <wp:effectExtent l="0" t="0" r="6350" b="4445"/>
              <wp:wrapNone/>
              <wp:docPr id="61" name="Group 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43278" cy="859536"/>
                        <a:chOff x="0" y="-1"/>
                        <a:chExt cx="2343278" cy="859536"/>
                      </a:xfrm>
                    </wpg:grpSpPr>
                    <wpg:grpSp>
                      <wpg:cNvPr id="5" name="Group 5"/>
                      <wpg:cNvGrpSpPr/>
                      <wpg:grpSpPr>
                        <a:xfrm>
                          <a:off x="1604449" y="61186"/>
                          <a:ext cx="738829" cy="734240"/>
                          <a:chOff x="0" y="0"/>
                          <a:chExt cx="8352674" cy="8360757"/>
                        </a:xfrm>
                      </wpg:grpSpPr>
                      <wps:wsp>
                        <wps:cNvPr id="6" name="Oval 9"/>
                        <wps:cNvSpPr/>
                        <wps:spPr>
                          <a:xfrm>
                            <a:off x="1427018" y="1371600"/>
                            <a:ext cx="5935980" cy="5038725"/>
                          </a:xfrm>
                          <a:prstGeom prst="hexagon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alpha val="10000"/>
                              </a:schemeClr>
                            </a:solidFill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Oval 11"/>
                        <wps:cNvSpPr/>
                        <wps:spPr>
                          <a:xfrm>
                            <a:off x="0" y="41564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" name="Oval 11"/>
                        <wps:cNvSpPr/>
                        <wps:spPr>
                          <a:xfrm>
                            <a:off x="4876800" y="5694219"/>
                            <a:ext cx="2506980" cy="2127885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Oval 11"/>
                        <wps:cNvSpPr/>
                        <wps:spPr>
                          <a:xfrm>
                            <a:off x="5264727" y="6276110"/>
                            <a:ext cx="2264410" cy="1921510"/>
                          </a:xfrm>
                          <a:prstGeom prst="hexagon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alpha val="20000"/>
                                </a:schemeClr>
                              </a:gs>
                              <a:gs pos="100000">
                                <a:schemeClr val="accent2">
                                  <a:alpha val="20000"/>
                                </a:schemeClr>
                              </a:gs>
                            </a:gsLst>
                            <a:lin ang="0" scaled="1"/>
                          </a:gra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Oval 11"/>
                        <wps:cNvSpPr/>
                        <wps:spPr>
                          <a:xfrm>
                            <a:off x="3976254" y="0"/>
                            <a:ext cx="4376420" cy="3713480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Oval 11"/>
                        <wps:cNvSpPr/>
                        <wps:spPr>
                          <a:xfrm>
                            <a:off x="235527" y="4530437"/>
                            <a:ext cx="4512945" cy="3830320"/>
                          </a:xfrm>
                          <a:prstGeom prst="hexagon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alpha val="10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Oval 11"/>
                        <wps:cNvSpPr/>
                        <wps:spPr>
                          <a:xfrm>
                            <a:off x="651164" y="5070764"/>
                            <a:ext cx="3096260" cy="2626995"/>
                          </a:xfrm>
                          <a:prstGeom prst="hexagon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  <a:alpha val="1000"/>
                            </a:schemeClr>
                          </a:solidFill>
                          <a:ln w="6350">
                            <a:noFill/>
                            <a:prstDash val="sysDot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7" name="Rectangle 29"/>
                      <wps:cNvSpPr/>
                      <wps:spPr>
                        <a:xfrm>
                          <a:off x="0" y="-1"/>
                          <a:ext cx="106045" cy="859536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/>
                            </a:gs>
                            <a:gs pos="100000">
                              <a:schemeClr val="accent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14.2pt;margin-top:14.7pt;height:67.7pt;width:184.5pt;z-index:251723776;mso-width-relative:page;mso-height-relative:page;" coordorigin="0,-1" coordsize="2343278,859536" o:gfxdata="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B1&#10;5HZP2gAAAAoBAAAPAAAAAAAAAAEAIAAAACIAAABkcnMvZG93bnJldi54bWxQSwECFAAUAAAACACH&#10;TuJAS1gA3wcFAABSFQAADgAAAAAAAAABACAAAAApAQAAZHJzL2Uyb0RvYy54bWxQSwUGAAAAAAYA&#10;BgBZAQAAoggAAAAA&#10;">
              <o:lock v:ext="edit" aspectratio="f"/>
              <v:group id="_x0000_s1026" o:spid="_x0000_s1026" o:spt="203" style="position:absolute;left:1604449;top:61186;height:734240;width:738829;" coordsize="8352674,8360757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Oval 9" o:spid="_x0000_s1026" o:spt="9" type="#_x0000_t9" style="position:absolute;left:1427018;top:1371600;height:5038725;width:5935980;v-text-anchor:middle;" filled="f" stroked="t" coordsize="21600,21600" o:gfxdata="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LaPqugAAANoA&#10;AAAPAAAAAAAAAAEAIAAAACIAAABkcnMvZG93bnJldi54bWxQSwECFAAUAAAACACHTuJAMy8FnjsA&#10;AAA5AAAAEAAAAAAAAAABACAAAAAJAQAAZHJzL3NoYXBleG1sLnhtbFBLBQYAAAAABgAGAFsBAACz&#10;AwAAAAA=&#10;" adj="4584">
                  <v:fill on="f" focussize="0,0"/>
                  <v:stroke weight="0.25pt" color="#000000 [3213]" opacity="6553f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Oval 11" o:spid="_x0000_s1026" o:spt="9" type="#_x0000_t9" style="position:absolute;left:0;top:41564;height:3830320;width:4512945;v-text-anchor:middle;" filled="f" stroked="t" coordsize="21600,21600" o:gfxdata="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BZ+zW5AAAA2gAA&#10;AA8AAAAAAAAAAQAgAAAAIgAAAGRycy9kb3ducmV2LnhtbFBLAQIUABQAAAAIAIdO4kAzLwWeOwAA&#10;ADkAAAAQAAAAAAAAAAEAIAAAAAgBAABkcnMvc2hhcGV4bWwueG1sUEsFBgAAAAAGAAYAWwEAALID&#10;AAAAAA=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4876800;top:5694219;height:2127885;width:2506980;v-text-anchor:middle;" filled="f" stroked="t" coordsize="21600,21600" o:gfxdata="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hxm9HtwAAANoAAAAP&#10;AAAAAAAAAAEAIAAAACIAAABkcnMvZG93bnJldi54bWxQSwECFAAUAAAACACHTuJAMy8FnjsAAAA5&#10;AAAAEAAAAAAAAAABACAAAAAGAQAAZHJzL3NoYXBleG1sLnhtbFBLBQYAAAAABgAGAFsBAACwAwAA&#10;AAA=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5264727;top:6276110;height:1921510;width:2264410;v-text-anchor:middle;" fillcolor="#1CADE4 [3204]" filled="t" stroked="f" coordsize="21600,21600" o:gfxdata="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R1ce8AAAA&#10;2gAAAA8AAAAAAAAAAQAgAAAAIgAAAGRycy9kb3ducmV2LnhtbFBLAQIUABQAAAAIAIdO4kAzLwWe&#10;OwAAADkAAAAQAAAAAAAAAAEAIAAAAAsBAABkcnMvc2hhcGV4bWwueG1sUEsFBgAAAAAGAAYAWwEA&#10;ALUDAAAAAA==&#10;" adj="4582">
                  <v:fill type="gradient" on="t" color2="#2683C6 [3205]" opacity="13107f" o:opacity2="13107f" angle="90" focus="100%" focussize="0,0" rotate="t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3976254;top:0;height:3713480;width:4376420;v-text-anchor:middle;" fillcolor="#595959 [2109]" filled="t" stroked="f" coordsize="21600,21600" o:gfxdata="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JeKs74A&#10;AADbAAAADwAAAAAAAAABACAAAAAiAAAAZHJzL2Rvd25yZXYueG1sUEsBAhQAFAAAAAgAh07iQDMv&#10;BZ47AAAAOQAAABAAAAAAAAAAAQAgAAAADQEAAGRycy9zaGFwZXhtbC54bWxQSwUGAAAAAAYABgBb&#10;AQAAtwMAAAAA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  <v:shape id="Oval 11" o:spid="_x0000_s1026" o:spt="9" type="#_x0000_t9" style="position:absolute;left:235527;top:4530437;height:3830320;width:4512945;v-text-anchor:middle;" filled="f" stroked="t" coordsize="21600,21600" o:gfxdata="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OD5pLgAAADbAAAA&#10;DwAAAAAAAAABACAAAAAiAAAAZHJzL2Rvd25yZXYueG1sUEsBAhQAFAAAAAgAh07iQDMvBZ47AAAA&#10;OQAAABAAAAAAAAAAAQAgAAAABwEAAGRycy9zaGFwZXhtbC54bWxQSwUGAAAAAAYABgBbAQAAsQMA&#10;AAAA&#10;" adj="4583">
                  <v:fill on="f" focussize="0,0"/>
                  <v:stroke weight="0.5pt" color="#000000 [3213]" opacity="6553f" joinstyle="round" dashstyle="1 1"/>
                  <v:imagedata o:title=""/>
                  <o:lock v:ext="edit" aspectratio="f"/>
                </v:shape>
                <v:shape id="Oval 11" o:spid="_x0000_s1026" o:spt="9" type="#_x0000_t9" style="position:absolute;left:651164;top:5070764;height:2626995;width:3096260;v-text-anchor:middle;" fillcolor="#595959 [2109]" filled="t" stroked="f" coordsize="21600,21600" o:gfxdata="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vO0/vQAA&#10;ANsAAAAPAAAAAAAAAAEAIAAAACIAAABkcnMvZG93bnJldi54bWxQSwECFAAUAAAACACHTuJAMy8F&#10;njsAAAA5AAAAEAAAAAAAAAABACAAAAAMAQAAZHJzL3NoYXBleG1sLnhtbFBLBQYAAAAABgAGAFsB&#10;AAC2AwAAAAA=&#10;" adj="4582">
                  <v:fill on="t" opacity="655f" focussize="0,0"/>
                  <v:stroke on="f" weight="0.5pt" dashstyle="1 1"/>
                  <v:imagedata o:title=""/>
                  <o:lock v:ext="edit" aspectratio="f"/>
                </v:shape>
              </v:group>
              <v:rect id="Rectangle 29" o:spid="_x0000_s1026" o:spt="1" style="position:absolute;left:0;top:-1;height:859536;width:106045;v-text-anchor:middle;" fillcolor="#1CADE4 [3204]" filled="t" stroked="f" coordsize="21600,21600" o:gfxdata="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6XSq8AAAA&#10;2wAAAA8AAAAAAAAAAQAgAAAAIgAAAGRycy9kb3ducmV2LnhtbFBLAQIUABQAAAAIAIdO4kAzLwWe&#10;OwAAADkAAAAQAAAAAAAAAAEAIAAAAAsBAABkcnMvc2hhcGV4bWwueG1sUEsFBgAAAAAGAAYAWwEA&#10;ALUDAAAAAA==&#10;">
                <v:fill type="gradient" on="t" color2="#2683C6 [3205]" focus="100%" focussize="0,0" rotate="t"/>
                <v:stroke on="f" weight="2pt"/>
                <v:imagedata o:title=""/>
                <o:lock v:ext="edit" aspectratio="f"/>
              </v:rect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8000" behindDoc="1" locked="0" layoutInCell="1" allowOverlap="1">
              <wp:simplePos x="0" y="0"/>
              <wp:positionH relativeFrom="column">
                <wp:posOffset>4785995</wp:posOffset>
              </wp:positionH>
              <wp:positionV relativeFrom="paragraph">
                <wp:posOffset>3837305</wp:posOffset>
              </wp:positionV>
              <wp:extent cx="2403475" cy="861060"/>
              <wp:effectExtent l="0" t="0" r="15875" b="15240"/>
              <wp:wrapNone/>
              <wp:docPr id="20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85pt;margin-top:302.15pt;height:67.8pt;width:189.25pt;z-index:-251668480;v-text-anchor:middle;mso-width-relative:page;mso-height-relative:page;" fillcolor="#FFFFFF [3212]" filled="t" stroked="t" coordsize="21600,21600" arcsize="0" o:gfxdata="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BQjtN2wAAAAwBAAAPAAAAAAAAAAEAIAAAACIAAABkcnMvZG93bnJldi54bWxQSwEC&#10;FAAUAAAACACHTuJAr2LoZCoCAABlBAAADgAAAAAAAAABACAAAAAqAQAAZHJzL2Uyb0RvYy54bWxQ&#10;SwUGAAAAAAYABgBZAQAAxg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6976" behindDoc="1" locked="0" layoutInCell="1" allowOverlap="1">
              <wp:simplePos x="0" y="0"/>
              <wp:positionH relativeFrom="column">
                <wp:posOffset>2314575</wp:posOffset>
              </wp:positionH>
              <wp:positionV relativeFrom="paragraph">
                <wp:posOffset>3837305</wp:posOffset>
              </wp:positionV>
              <wp:extent cx="2403475" cy="861060"/>
              <wp:effectExtent l="0" t="0" r="15875" b="15240"/>
              <wp:wrapNone/>
              <wp:docPr id="19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2.25pt;margin-top:302.15pt;height:67.8pt;width:189.25pt;z-index:-251669504;v-text-anchor:middle;mso-width-relative:page;mso-height-relative:page;" fillcolor="#FFFFFF [3212]" filled="t" stroked="t" coordsize="21600,21600" arcsize="0" o:gfxdata="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GxtZX2wAAAAsBAAAPAAAAAAAAAAEAIAAAACIAAABkcnMvZG93bnJldi54bWxQSwEC&#10;FAAUAAAACACHTuJAggtwNyoCAABlBAAADgAAAAAAAAABACAAAAAqAQAAZHJzL2Uyb0RvYy54bWxQ&#10;SwUGAAAAAAYABgBZAQAAxg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5952" behindDoc="1" locked="0" layoutInCell="1" allowOverlap="1">
              <wp:simplePos x="0" y="0"/>
              <wp:positionH relativeFrom="column">
                <wp:posOffset>-177165</wp:posOffset>
              </wp:positionH>
              <wp:positionV relativeFrom="paragraph">
                <wp:posOffset>3837305</wp:posOffset>
              </wp:positionV>
              <wp:extent cx="2403475" cy="861060"/>
              <wp:effectExtent l="0" t="0" r="15875" b="15240"/>
              <wp:wrapNone/>
              <wp:docPr id="18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95pt;margin-top:302.15pt;height:67.8pt;width:189.25pt;z-index:-251670528;v-text-anchor:middle;mso-width-relative:page;mso-height-relative:page;" fillcolor="#FFFFFF [3212]" filled="t" stroked="t" coordsize="21600,21600" arcsize="0" o:gfxdata="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rqkJ92wAAAAsBAAAPAAAAAAAAAAEAIAAAACIAAABkcnMvZG93bnJldi54bWxQSwEC&#10;FAAUAAAACACHTuJAB9gS/SoCAABlBAAADgAAAAAAAAABACAAAAAqAQAAZHJzL2Uyb0RvYy54bWxQ&#10;SwUGAAAAAAYABgBZAQAAxg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3904" behindDoc="1" locked="0" layoutInCell="1" allowOverlap="1">
              <wp:simplePos x="0" y="0"/>
              <wp:positionH relativeFrom="column">
                <wp:posOffset>4780915</wp:posOffset>
              </wp:positionH>
              <wp:positionV relativeFrom="paragraph">
                <wp:posOffset>2928620</wp:posOffset>
              </wp:positionV>
              <wp:extent cx="2403475" cy="861060"/>
              <wp:effectExtent l="0" t="0" r="15875" b="15240"/>
              <wp:wrapNone/>
              <wp:docPr id="17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45pt;margin-top:230.6pt;height:67.8pt;width:189.25pt;z-index:-251672576;v-text-anchor:middle;mso-width-relative:page;mso-height-relative:page;" fillcolor="#FFFFFF [3212]" filled="t" stroked="t" coordsize="21600,21600" arcsize="0" o:gfxdata="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hQgbudwAAAAMAQAADwAAAAAAAAABACAAAAAiAAAAZHJzL2Rvd25yZXYueG1sUEsB&#10;AhQAFAAAAAgAh07iQDJrDgIqAgAAZQQAAA4AAAAAAAAAAQAgAAAAKw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2880" behindDoc="1" locked="0" layoutInCell="1" allowOverlap="1">
              <wp:simplePos x="0" y="0"/>
              <wp:positionH relativeFrom="column">
                <wp:posOffset>2309495</wp:posOffset>
              </wp:positionH>
              <wp:positionV relativeFrom="paragraph">
                <wp:posOffset>2928620</wp:posOffset>
              </wp:positionV>
              <wp:extent cx="2403475" cy="861060"/>
              <wp:effectExtent l="0" t="0" r="15875" b="15240"/>
              <wp:wrapNone/>
              <wp:docPr id="16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1.85pt;margin-top:230.6pt;height:67.8pt;width:189.25pt;z-index:-251673600;v-text-anchor:middle;mso-width-relative:page;mso-height-relative:page;" fillcolor="#FFFFFF [3212]" filled="t" stroked="t" coordsize="21600,21600" arcsize="0" o:gfxdata="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N9b5twAAAALAQAADwAAAAAAAAABACAAAAAiAAAAZHJzL2Rvd25yZXYueG1sUEsB&#10;AhQAFAAAAAgAh07iQLe4bMgqAgAAZQQAAA4AAAAAAAAAAQAgAAAAKw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1856" behindDoc="1" locked="0" layoutInCell="1" allowOverlap="1">
              <wp:simplePos x="0" y="0"/>
              <wp:positionH relativeFrom="column">
                <wp:posOffset>-177165</wp:posOffset>
              </wp:positionH>
              <wp:positionV relativeFrom="paragraph">
                <wp:posOffset>2928620</wp:posOffset>
              </wp:positionV>
              <wp:extent cx="2403475" cy="861060"/>
              <wp:effectExtent l="0" t="0" r="15875" b="15240"/>
              <wp:wrapNone/>
              <wp:docPr id="15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95pt;margin-top:230.6pt;height:67.8pt;width:189.25pt;z-index:-251674624;v-text-anchor:middle;mso-width-relative:page;mso-height-relative:page;" fillcolor="#FFFFFF [3212]" filled="t" stroked="t" coordsize="21600,21600" arcsize="0" o:gfxdata="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XkS6W2wAAAAsBAAAPAAAAAAAAAAEAIAAAACIAAABkcnMvZG93bnJldi54bWxQSwEC&#10;FAAUAAAACACHTuJAecq6TSoCAABlBAAADgAAAAAAAAABACAAAAAqAQAAZHJzL2Uyb0RvYy54bWxQ&#10;SwUGAAAAAAYABgBZAQAAxg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40832" behindDoc="1" locked="0" layoutInCell="1" allowOverlap="1">
              <wp:simplePos x="0" y="0"/>
              <wp:positionH relativeFrom="column">
                <wp:posOffset>4780915</wp:posOffset>
              </wp:positionH>
              <wp:positionV relativeFrom="paragraph">
                <wp:posOffset>2014220</wp:posOffset>
              </wp:positionV>
              <wp:extent cx="2403475" cy="861060"/>
              <wp:effectExtent l="0" t="0" r="15875" b="15240"/>
              <wp:wrapNone/>
              <wp:docPr id="14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45pt;margin-top:158.6pt;height:67.8pt;width:189.25pt;z-index:-251675648;v-text-anchor:middle;mso-width-relative:page;mso-height-relative:page;" fillcolor="#FFFFFF [3212]" filled="t" stroked="t" coordsize="21600,21600" arcsize="0" o:gfxdata="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lb9apNwAAAAMAQAADwAAAAAAAAABACAAAAAiAAAAZHJzL2Rvd25yZXYueG1sUEsB&#10;AhQAFAAAAAgAh07iQPwZ2IcqAgAAZQQAAA4AAAAAAAAAAQAgAAAAKwEAAGRycy9lMm9Eb2MueG1s&#10;UEsFBgAAAAAGAAYAWQEAAMc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9808" behindDoc="1" locked="0" layoutInCell="1" allowOverlap="1">
              <wp:simplePos x="0" y="0"/>
              <wp:positionH relativeFrom="column">
                <wp:posOffset>2309495</wp:posOffset>
              </wp:positionH>
              <wp:positionV relativeFrom="paragraph">
                <wp:posOffset>2014220</wp:posOffset>
              </wp:positionV>
              <wp:extent cx="2403475" cy="861060"/>
              <wp:effectExtent l="0" t="0" r="15875" b="15240"/>
              <wp:wrapNone/>
              <wp:docPr id="13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1.85pt;margin-top:158.6pt;height:67.8pt;width:189.25pt;z-index:-251676672;v-text-anchor:middle;mso-width-relative:page;mso-height-relative:page;" fillcolor="#FFFFFF [3212]" filled="t" stroked="t" coordsize="21600,21600" arcsize="0" o:gfxdata="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uattvaAAAACwEAAA8AAAAAAAAAAQAgAAAAIgAAAGRycy9kb3ducmV2LnhtbFBLAQIU&#10;ABQAAAAIAIdO4kCkKWedKgIAAGUEAAAOAAAAAAAAAAEAIAAAACkBAABkcnMvZTJvRG9jLnhtbFBL&#10;BQYAAAAABgAGAFkBAADF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8784" behindDoc="1" locked="0" layoutInCell="1" allowOverlap="1">
              <wp:simplePos x="0" y="0"/>
              <wp:positionH relativeFrom="column">
                <wp:posOffset>-172085</wp:posOffset>
              </wp:positionH>
              <wp:positionV relativeFrom="paragraph">
                <wp:posOffset>2014220</wp:posOffset>
              </wp:positionV>
              <wp:extent cx="2403475" cy="861060"/>
              <wp:effectExtent l="0" t="0" r="15875" b="15240"/>
              <wp:wrapNone/>
              <wp:docPr id="12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3475" cy="86106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55pt;margin-top:158.6pt;height:67.8pt;width:189.25pt;z-index:-251677696;v-text-anchor:middle;mso-width-relative:page;mso-height-relative:page;" fillcolor="#FFFFFF [3212]" filled="t" stroked="t" coordsize="21600,21600" arcsize="0" o:gfxdata="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AJwGD2wAAAAsBAAAPAAAAAAAAAAEAIAAAACIAAABkcnMvZG93bnJldi54bWxQSwEC&#10;FAAUAAAACACHTuJAIfoFVyoCAABlBAAADgAAAAAAAAABACAAAAAqAQAAZHJzL2Uyb0RvYy54bWxQ&#10;SwUGAAAAAAYABgBZAQAAxgUAAAAA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6736" behindDoc="1" locked="0" layoutInCell="1" allowOverlap="1">
              <wp:simplePos x="0" y="0"/>
              <wp:positionH relativeFrom="column">
                <wp:posOffset>4785995</wp:posOffset>
              </wp:positionH>
              <wp:positionV relativeFrom="paragraph">
                <wp:posOffset>1099820</wp:posOffset>
              </wp:positionV>
              <wp:extent cx="2404110" cy="860425"/>
              <wp:effectExtent l="0" t="0" r="15240" b="15875"/>
              <wp:wrapNone/>
              <wp:docPr id="162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85pt;margin-top:86.6pt;height:67.75pt;width:189.3pt;z-index:-251679744;v-text-anchor:middle;mso-width-relative:page;mso-height-relative:page;" fillcolor="#FFFFFF [3212]" filled="t" stroked="t" coordsize="21600,21600" arcsize="0" o:gfxdata="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BApSraAAAADAEAAA8AAAAAAAAAAQAgAAAAIgAAAGRycy9kb3ducmV2Lnht&#10;bFBLAQIUABQAAAAIAIdO4kCooGqYMAIAAGYEAAAOAAAAAAAAAAEAIAAAACkBAABkcnMvZTJvRG9j&#10;LnhtbFBLBQYAAAAABgAGAFkBAADL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5712" behindDoc="1" locked="0" layoutInCell="1" allowOverlap="1">
              <wp:simplePos x="0" y="0"/>
              <wp:positionH relativeFrom="column">
                <wp:posOffset>2309495</wp:posOffset>
              </wp:positionH>
              <wp:positionV relativeFrom="paragraph">
                <wp:posOffset>1099820</wp:posOffset>
              </wp:positionV>
              <wp:extent cx="2404110" cy="860425"/>
              <wp:effectExtent l="0" t="0" r="15240" b="15875"/>
              <wp:wrapNone/>
              <wp:docPr id="158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1.85pt;margin-top:86.6pt;height:67.75pt;width:189.3pt;z-index:-251680768;v-text-anchor:middle;mso-width-relative:page;mso-height-relative:page;" fillcolor="#FFFFFF [3212]" filled="t" stroked="t" coordsize="21600,21600" arcsize="0" o:gfxdata="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Ah8hNoAAAALAQAADwAAAAAAAAABACAAAAAiAAAAZHJzL2Rvd25yZXYueG1s&#10;UEsBAhQAFAAAAAgAh07iQEu7JE4vAgAAZgQAAA4AAAAAAAAAAQAgAAAAKQEAAGRycy9lMm9Eb2Mu&#10;eG1sUEsFBgAAAAAGAAYAWQEAAMo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4688" behindDoc="1" locked="0" layoutInCell="1" allowOverlap="1">
              <wp:simplePos x="0" y="0"/>
              <wp:positionH relativeFrom="column">
                <wp:posOffset>-177165</wp:posOffset>
              </wp:positionH>
              <wp:positionV relativeFrom="paragraph">
                <wp:posOffset>1099820</wp:posOffset>
              </wp:positionV>
              <wp:extent cx="2404745" cy="860425"/>
              <wp:effectExtent l="0" t="0" r="8255" b="15875"/>
              <wp:wrapNone/>
              <wp:docPr id="154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872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3.95pt;margin-top:86.6pt;height:67.75pt;width:189.35pt;z-index:-251681792;v-text-anchor:middle;mso-width-relative:page;mso-height-relative:page;" fillcolor="#FFFFFF [3212]" filled="t" stroked="t" coordsize="21600,21600" arcsize="0" o:gfxdata="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Rdr/3aAAAACwEAAA8AAAAAAAAAAQAgAAAAIgAAAGRycy9kb3ducmV2Lnht&#10;bFBLAQIUABQAAAAIAIdO4kAdwgW0MAIAAGYEAAAOAAAAAAAAAAEAIAAAACkBAABkcnMvZTJvRG9j&#10;LnhtbFBLBQYAAAAABgAGAFkBAADL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2640" behindDoc="1" locked="0" layoutInCell="1" allowOverlap="1">
              <wp:simplePos x="0" y="0"/>
              <wp:positionH relativeFrom="column">
                <wp:posOffset>4780915</wp:posOffset>
              </wp:positionH>
              <wp:positionV relativeFrom="paragraph">
                <wp:posOffset>185420</wp:posOffset>
              </wp:positionV>
              <wp:extent cx="2404110" cy="860425"/>
              <wp:effectExtent l="0" t="0" r="15240" b="15875"/>
              <wp:wrapNone/>
              <wp:docPr id="135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376.45pt;margin-top:14.6pt;height:67.75pt;width:189.3pt;z-index:-251683840;v-text-anchor:middle;mso-width-relative:page;mso-height-relative:page;" fillcolor="#FFFFFF [3212]" filled="t" stroked="t" coordsize="21600,21600" arcsize="0" o:gfxdata="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KkeZnaAAAACwEAAA8AAAAAAAAAAQAgAAAAIgAAAGRycy9kb3ducmV2Lnht&#10;bFBLAQIUABQAAAAIAIdO4kC/2j4GMAIAAGYEAAAOAAAAAAAAAAEAIAAAACkBAABkcnMvZTJvRG9j&#10;LnhtbFBLBQYAAAAABgAGAFkBAADL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1616" behindDoc="1" locked="0" layoutInCell="1" allowOverlap="1">
              <wp:simplePos x="0" y="0"/>
              <wp:positionH relativeFrom="column">
                <wp:posOffset>2309495</wp:posOffset>
              </wp:positionH>
              <wp:positionV relativeFrom="paragraph">
                <wp:posOffset>185420</wp:posOffset>
              </wp:positionV>
              <wp:extent cx="2404110" cy="860425"/>
              <wp:effectExtent l="0" t="0" r="15240" b="15875"/>
              <wp:wrapNone/>
              <wp:docPr id="131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181.85pt;margin-top:14.6pt;height:67.75pt;width:189.3pt;z-index:-251684864;v-text-anchor:middle;mso-width-relative:page;mso-height-relative:page;" fillcolor="#FFFFFF [3212]" filled="t" stroked="t" coordsize="21600,21600" arcsize="0" o:gfxdata="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QCnETNoAAAAKAQAADwAAAAAAAAABACAAAAAiAAAAZHJzL2Rvd25yZXYueG1s&#10;UEsBAhQAFAAAAAgAh07iQCmYV5kvAgAAZgQAAA4AAAAAAAAAAQAgAAAAKQEAAGRycy9lMm9Eb2Mu&#10;eG1sUEsFBgAAAAAGAAYAWQEAAMoFAAAAAA=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30592" behindDoc="1" locked="0" layoutInCell="1" allowOverlap="1">
              <wp:simplePos x="0" y="0"/>
              <wp:positionH relativeFrom="column">
                <wp:posOffset>-180340</wp:posOffset>
              </wp:positionH>
              <wp:positionV relativeFrom="paragraph">
                <wp:posOffset>186055</wp:posOffset>
              </wp:positionV>
              <wp:extent cx="2404110" cy="860425"/>
              <wp:effectExtent l="0" t="0" r="8890" b="15875"/>
              <wp:wrapNone/>
              <wp:docPr id="66" name="AutoShape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4110" cy="860425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chemeClr val="bg1"/>
                      </a:solidFill>
                      <a:ln w="3175">
                        <a:solidFill>
                          <a:schemeClr val="bg1">
                            <a:lumMod val="95000"/>
                          </a:schemeClr>
                        </a:solidFill>
                        <a:round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AutoShape 89" o:spid="_x0000_s1026" o:spt="2" style="position:absolute;left:0pt;margin-left:-14.2pt;margin-top:14.65pt;height:67.75pt;width:189.3pt;z-index:-251685888;v-text-anchor:middle;mso-width-relative:page;mso-height-relative:page;" fillcolor="#FFFFFF [3212]" filled="t" stroked="t" coordsize="21600,21600" arcsize="0" o:gfxdata="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xF4hDbAAAACgEAAA8AAAAAAAAAAQAgAAAAIgAAAGRycy9kb3ducmV2Lnht&#10;bFBLAQIUABQAAAAIAIdO4kAAbRlWLwIAAGUEAAAOAAAAAAAAAAEAIAAAACoBAABkcnMvZTJvRG9j&#10;LnhtbFBLBQYAAAAABgAGAFkBAADLBQAAAAA=&#10;">
              <v:fill on="t" focussize="0,0"/>
              <v:stroke weight="0.25pt" color="#F2F2F2 [3052]" joinstyle="round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5D5"/>
    <w:rsid w:val="00005573"/>
    <w:rsid w:val="0001555B"/>
    <w:rsid w:val="000314A8"/>
    <w:rsid w:val="000B1A19"/>
    <w:rsid w:val="000B63A3"/>
    <w:rsid w:val="000F3CFF"/>
    <w:rsid w:val="001226C6"/>
    <w:rsid w:val="001533ED"/>
    <w:rsid w:val="001D6D5F"/>
    <w:rsid w:val="00224BCC"/>
    <w:rsid w:val="0027173D"/>
    <w:rsid w:val="002735E0"/>
    <w:rsid w:val="002776AA"/>
    <w:rsid w:val="002C16FE"/>
    <w:rsid w:val="00315CF3"/>
    <w:rsid w:val="003E6BC3"/>
    <w:rsid w:val="003F34F8"/>
    <w:rsid w:val="00441711"/>
    <w:rsid w:val="00484292"/>
    <w:rsid w:val="004C65D5"/>
    <w:rsid w:val="004E2BB7"/>
    <w:rsid w:val="00510C91"/>
    <w:rsid w:val="00586D44"/>
    <w:rsid w:val="006103E0"/>
    <w:rsid w:val="006431E3"/>
    <w:rsid w:val="006540E9"/>
    <w:rsid w:val="0066108D"/>
    <w:rsid w:val="00676BFA"/>
    <w:rsid w:val="006A35E7"/>
    <w:rsid w:val="006A61E1"/>
    <w:rsid w:val="00796DF1"/>
    <w:rsid w:val="007B0E19"/>
    <w:rsid w:val="008371C5"/>
    <w:rsid w:val="00871373"/>
    <w:rsid w:val="008A7787"/>
    <w:rsid w:val="00930851"/>
    <w:rsid w:val="00945E11"/>
    <w:rsid w:val="00953B0C"/>
    <w:rsid w:val="00986335"/>
    <w:rsid w:val="00993E38"/>
    <w:rsid w:val="009F2153"/>
    <w:rsid w:val="00A0678A"/>
    <w:rsid w:val="00A1441E"/>
    <w:rsid w:val="00A22FE8"/>
    <w:rsid w:val="00A243B6"/>
    <w:rsid w:val="00A36E33"/>
    <w:rsid w:val="00A37329"/>
    <w:rsid w:val="00A5117F"/>
    <w:rsid w:val="00AF40B5"/>
    <w:rsid w:val="00B01428"/>
    <w:rsid w:val="00B80ECA"/>
    <w:rsid w:val="00C03A8D"/>
    <w:rsid w:val="00CE090C"/>
    <w:rsid w:val="00CF3308"/>
    <w:rsid w:val="00D21A1F"/>
    <w:rsid w:val="00D32878"/>
    <w:rsid w:val="00D37EFC"/>
    <w:rsid w:val="00D456B2"/>
    <w:rsid w:val="00D900F1"/>
    <w:rsid w:val="00DC3743"/>
    <w:rsid w:val="00DD54B5"/>
    <w:rsid w:val="00E05FD3"/>
    <w:rsid w:val="00E06F88"/>
    <w:rsid w:val="00E329C6"/>
    <w:rsid w:val="00E36154"/>
    <w:rsid w:val="00F3027C"/>
    <w:rsid w:val="00FA06E7"/>
    <w:rsid w:val="1852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name="heading 1"/>
    <w:lsdException w:qFormat="1" w:unhideWhenUsed="0" w:uiPriority="9" w:name="heading 2"/>
    <w:lsdException w:qFormat="1" w:unhideWhenUsed="0" w:uiPriority="9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99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1" w:lineRule="auto"/>
      <w:ind w:left="0" w:right="0"/>
    </w:pPr>
    <w:rPr>
      <w:rFonts w:asciiTheme="minorHAnsi" w:hAnsiTheme="minorHAnsi" w:eastAsiaTheme="minorEastAsia" w:cstheme="minorBidi"/>
      <w:color w:val="000000" w:themeColor="text1"/>
      <w:sz w:val="18"/>
      <w:szCs w:val="18"/>
      <w:lang w:val="en-US" w:eastAsia="ja-JP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link w:val="13"/>
    <w:semiHidden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0E5772" w:themeColor="accent1" w:themeShade="80"/>
      <w:sz w:val="32"/>
      <w:szCs w:val="32"/>
    </w:rPr>
  </w:style>
  <w:style w:type="paragraph" w:styleId="3">
    <w:name w:val="heading 2"/>
    <w:basedOn w:val="1"/>
    <w:next w:val="1"/>
    <w:link w:val="14"/>
    <w:semiHidden/>
    <w:qFormat/>
    <w:uiPriority w:val="9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0E5772" w:themeColor="accent1" w:themeShade="80"/>
      <w:sz w:val="26"/>
      <w:szCs w:val="26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semiHidden/>
    <w:uiPriority w:val="99"/>
    <w:rPr>
      <w:color w:val="auto"/>
    </w:rPr>
  </w:style>
  <w:style w:type="paragraph" w:styleId="5">
    <w:name w:val="header"/>
    <w:basedOn w:val="1"/>
    <w:link w:val="15"/>
    <w:semiHidden/>
    <w:uiPriority w:val="99"/>
    <w:rPr>
      <w:color w:val="auto"/>
    </w:rPr>
  </w:style>
  <w:style w:type="paragraph" w:styleId="6">
    <w:name w:val="Normal (Web)"/>
    <w:basedOn w:val="1"/>
    <w:semiHidden/>
    <w:uiPriority w:val="99"/>
    <w:pPr>
      <w:spacing w:before="100" w:beforeAutospacing="1" w:after="100" w:afterAutospacing="1"/>
      <w:ind w:right="720"/>
    </w:pPr>
    <w:rPr>
      <w:rFonts w:ascii="Times New Roman" w:hAnsi="Times New Roman" w:cs="Times New Roman"/>
      <w:color w:val="auto"/>
      <w:sz w:val="28"/>
      <w:szCs w:val="24"/>
      <w:lang w:eastAsia="en-US"/>
    </w:rPr>
  </w:style>
  <w:style w:type="table" w:styleId="9">
    <w:name w:val="Table Grid"/>
    <w:basedOn w:val="8"/>
    <w:uiPriority w:val="39"/>
    <w:rPr>
      <w:color w:val="aut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No Spacing"/>
    <w:semiHidden/>
    <w:unhideWhenUsed/>
    <w:qFormat/>
    <w:uiPriority w:val="99"/>
    <w:pPr>
      <w:ind w:left="360" w:right="360"/>
    </w:pPr>
    <w:rPr>
      <w:rFonts w:asciiTheme="minorHAnsi" w:hAnsiTheme="minorHAnsi" w:eastAsiaTheme="minorEastAsia" w:cstheme="minorBidi"/>
      <w:color w:val="000000" w:themeColor="text1"/>
      <w:sz w:val="18"/>
      <w:szCs w:val="18"/>
      <w:lang w:val="en-US" w:eastAsia="ja-JP" w:bidi="ar-SA"/>
      <w14:textFill>
        <w14:solidFill>
          <w14:schemeClr w14:val="tx1"/>
        </w14:solidFill>
      </w14:textFill>
    </w:rPr>
  </w:style>
  <w:style w:type="character" w:styleId="11">
    <w:name w:val="Placeholder Text"/>
    <w:basedOn w:val="7"/>
    <w:semiHidden/>
    <w:uiPriority w:val="99"/>
    <w:rPr>
      <w:color w:val="808080"/>
    </w:rPr>
  </w:style>
  <w:style w:type="paragraph" w:customStyle="1" w:styleId="12">
    <w:name w:val="Name"/>
    <w:basedOn w:val="1"/>
    <w:qFormat/>
    <w:uiPriority w:val="1"/>
    <w:pPr>
      <w:framePr w:hSpace="180" w:wrap="around" w:vAnchor="text" w:hAnchor="margin" w:y="-224"/>
      <w:spacing w:before="120"/>
    </w:pPr>
    <w:rPr>
      <w:rFonts w:asciiTheme="majorHAnsi" w:hAnsiTheme="majorHAnsi" w:eastAsiaTheme="minorHAnsi" w:cstheme="majorBidi"/>
      <w:b/>
      <w:color w:val="335B74" w:themeColor="text2"/>
      <w:sz w:val="24"/>
      <w:szCs w:val="36"/>
      <w14:textFill>
        <w14:solidFill>
          <w14:schemeClr w14:val="tx2"/>
        </w14:solidFill>
      </w14:textFill>
    </w:rPr>
  </w:style>
  <w:style w:type="character" w:customStyle="1" w:styleId="13">
    <w:name w:val="Heading 1 Char"/>
    <w:basedOn w:val="7"/>
    <w:link w:val="2"/>
    <w:semiHidden/>
    <w:uiPriority w:val="9"/>
    <w:rPr>
      <w:rFonts w:asciiTheme="majorHAnsi" w:hAnsiTheme="majorHAnsi" w:eastAsiaTheme="majorEastAsia" w:cstheme="majorBidi"/>
      <w:color w:val="0E5772" w:themeColor="accent1" w:themeShade="80"/>
      <w:sz w:val="32"/>
      <w:szCs w:val="32"/>
    </w:rPr>
  </w:style>
  <w:style w:type="character" w:customStyle="1" w:styleId="14">
    <w:name w:val="Heading 2 Char"/>
    <w:basedOn w:val="7"/>
    <w:link w:val="3"/>
    <w:semiHidden/>
    <w:uiPriority w:val="9"/>
    <w:rPr>
      <w:rFonts w:asciiTheme="majorHAnsi" w:hAnsiTheme="majorHAnsi" w:eastAsiaTheme="majorEastAsia" w:cstheme="majorBidi"/>
      <w:color w:val="0E5772" w:themeColor="accent1" w:themeShade="80"/>
      <w:sz w:val="26"/>
      <w:szCs w:val="26"/>
    </w:rPr>
  </w:style>
  <w:style w:type="character" w:customStyle="1" w:styleId="15">
    <w:name w:val="Header Char"/>
    <w:basedOn w:val="7"/>
    <w:link w:val="5"/>
    <w:semiHidden/>
    <w:uiPriority w:val="99"/>
    <w:rPr>
      <w:color w:val="auto"/>
    </w:rPr>
  </w:style>
  <w:style w:type="character" w:customStyle="1" w:styleId="16">
    <w:name w:val="Footer Char"/>
    <w:basedOn w:val="7"/>
    <w:link w:val="4"/>
    <w:semiHidden/>
    <w:uiPriority w:val="99"/>
    <w:rPr>
      <w:color w:val="auto"/>
    </w:rPr>
  </w:style>
  <w:style w:type="table" w:customStyle="1" w:styleId="17">
    <w:name w:val="Mailing label"/>
    <w:basedOn w:val="8"/>
    <w:uiPriority w:val="99"/>
    <w:pPr>
      <w:ind w:left="0" w:right="0"/>
    </w:pPr>
    <w:rPr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Hexagon%20labels%20(30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7A64680103B44CDB676CA98FF6DE5B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5A41733-D5F7-414A-9C82-B7611B667CD0}"/>
      </w:docPartPr>
      <w:docPartBody>
        <w:p>
          <w:pPr>
            <w:pStyle w:val="4"/>
          </w:pPr>
          <w:r>
            <w:t>Name</w:t>
          </w:r>
        </w:p>
      </w:docPartBody>
    </w:docPart>
    <w:docPart>
      <w:docPartPr>
        <w:name w:val="88977C1523374FCF8637F48843E518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F6EA6D2-2894-4DB5-B330-C5949383A30A}"/>
      </w:docPartPr>
      <w:docPartBody>
        <w:p>
          <w:pPr>
            <w:pStyle w:val="5"/>
          </w:pPr>
          <w:r>
            <w:t>Street Address</w:t>
          </w:r>
        </w:p>
      </w:docPartBody>
    </w:docPart>
    <w:docPart>
      <w:docPartPr>
        <w:name w:val="D91E9AE0A28648098F1CE7F37AA80CE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5020963-3E04-4066-9F0C-E83917EFBDA0}"/>
      </w:docPartPr>
      <w:docPartBody>
        <w:p>
          <w:pPr>
            <w:pStyle w:val="6"/>
          </w:pPr>
          <w:r>
            <w:t>City, ST ZIP Code</w:t>
          </w:r>
        </w:p>
      </w:docPartBody>
    </w:docPart>
    <w:docPart>
      <w:docPartPr>
        <w:name w:val="F7DBC994693646968E43A497D255553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454067-5C56-4010-BBFA-F7913E0CE656}"/>
      </w:docPartPr>
      <w:docPartBody>
        <w:p>
          <w:pPr>
            <w:pStyle w:val="7"/>
          </w:pPr>
          <w:r>
            <w:t>Name</w:t>
          </w:r>
        </w:p>
      </w:docPartBody>
    </w:docPart>
    <w:docPart>
      <w:docPartPr>
        <w:name w:val="F6AD3CB66A9D47BDA2EC2F686BC63FF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999932A-2F9D-491D-AB51-016E27B984B8}"/>
      </w:docPartPr>
      <w:docPartBody>
        <w:p>
          <w:pPr>
            <w:pStyle w:val="8"/>
          </w:pPr>
          <w:r>
            <w:t>Street Address</w:t>
          </w:r>
        </w:p>
      </w:docPartBody>
    </w:docPart>
    <w:docPart>
      <w:docPartPr>
        <w:name w:val="0FF36572D3F64BC5867EC7F06C0D737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EF02002-CAFD-4AC2-B2AC-E16AE1C6B1CB}"/>
      </w:docPartPr>
      <w:docPartBody>
        <w:p>
          <w:pPr>
            <w:pStyle w:val="9"/>
          </w:pPr>
          <w:r>
            <w:t>City, ST ZIP Code</w:t>
          </w:r>
        </w:p>
      </w:docPartBody>
    </w:docPart>
    <w:docPart>
      <w:docPartPr>
        <w:name w:val="0C6D40BB59D243D2A18E241085B102E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B1C844-7C98-4777-9445-156FB6516EF5}"/>
      </w:docPartPr>
      <w:docPartBody>
        <w:p>
          <w:pPr>
            <w:pStyle w:val="10"/>
          </w:pPr>
          <w:r>
            <w:t>Name</w:t>
          </w:r>
        </w:p>
      </w:docPartBody>
    </w:docPart>
    <w:docPart>
      <w:docPartPr>
        <w:name w:val="379AAF096F2A4F518FEE4AE6F3A0830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669B88-FED0-4C03-A715-7599EE657AD6}"/>
      </w:docPartPr>
      <w:docPartBody>
        <w:p>
          <w:pPr>
            <w:pStyle w:val="11"/>
          </w:pPr>
          <w:r>
            <w:t>Street Address</w:t>
          </w:r>
        </w:p>
      </w:docPartBody>
    </w:docPart>
    <w:docPart>
      <w:docPartPr>
        <w:name w:val="AAC238D620344FBC98B68616CA9AA44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E220C9-7EB0-435F-81BA-CD3DA140E9DE}"/>
      </w:docPartPr>
      <w:docPartBody>
        <w:p>
          <w:pPr>
            <w:pStyle w:val="12"/>
          </w:pPr>
          <w:r>
            <w:t>City, ST ZIP Code</w:t>
          </w:r>
        </w:p>
      </w:docPartBody>
    </w:docPart>
    <w:docPart>
      <w:docPartPr>
        <w:name w:val="411903C487334F678D172A301AC87F8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FB3A7E-60CC-49BB-A0C6-DE61C13AF9A7}"/>
      </w:docPartPr>
      <w:docPartBody>
        <w:p>
          <w:pPr>
            <w:pStyle w:val="13"/>
          </w:pPr>
          <w:r>
            <w:t>Name</w:t>
          </w:r>
        </w:p>
      </w:docPartBody>
    </w:docPart>
    <w:docPart>
      <w:docPartPr>
        <w:name w:val="F39E96622CC5482F9A600B5941DAE24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DFE5362-524C-423C-9943-676DB01FA32C}"/>
      </w:docPartPr>
      <w:docPartBody>
        <w:p>
          <w:pPr>
            <w:pStyle w:val="14"/>
          </w:pPr>
          <w:r>
            <w:t>Street Address</w:t>
          </w:r>
        </w:p>
      </w:docPartBody>
    </w:docPart>
    <w:docPart>
      <w:docPartPr>
        <w:name w:val="627EC55CE772465DB9A82E5C1BEF71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8AA1ED-B23F-4E5A-8FAE-144F4A7992BC}"/>
      </w:docPartPr>
      <w:docPartBody>
        <w:p>
          <w:pPr>
            <w:pStyle w:val="15"/>
          </w:pPr>
          <w:r>
            <w:t>City, ST ZIP Code</w:t>
          </w:r>
        </w:p>
      </w:docPartBody>
    </w:docPart>
    <w:docPart>
      <w:docPartPr>
        <w:name w:val="9B0580A7A91244EE8C3DA6F6CED0A86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C36CB0-10B0-44C4-B5CE-8F83DE717D66}"/>
      </w:docPartPr>
      <w:docPartBody>
        <w:p>
          <w:pPr>
            <w:pStyle w:val="16"/>
          </w:pPr>
          <w:r>
            <w:t>Name</w:t>
          </w:r>
        </w:p>
      </w:docPartBody>
    </w:docPart>
    <w:docPart>
      <w:docPartPr>
        <w:name w:val="CFB6C4C571604800A8D324045A9B8CC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DA39C2-2063-4D31-8197-F688D6FF7DC3}"/>
      </w:docPartPr>
      <w:docPartBody>
        <w:p>
          <w:pPr>
            <w:pStyle w:val="17"/>
          </w:pPr>
          <w:r>
            <w:t>Street Address</w:t>
          </w:r>
        </w:p>
      </w:docPartBody>
    </w:docPart>
    <w:docPart>
      <w:docPartPr>
        <w:name w:val="EDE3C4CC0CE6493FA0D6248812FE3F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DDDC31B-8023-4B00-823A-92D447139036}"/>
      </w:docPartPr>
      <w:docPartBody>
        <w:p>
          <w:pPr>
            <w:pStyle w:val="18"/>
          </w:pPr>
          <w:r>
            <w:t>City, ST ZIP Code</w:t>
          </w:r>
        </w:p>
      </w:docPartBody>
    </w:docPart>
    <w:docPart>
      <w:docPartPr>
        <w:name w:val="3381711122E04F50AB934E8EF2300A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8B3247C-C163-43CE-AD17-13B141479706}"/>
      </w:docPartPr>
      <w:docPartBody>
        <w:p>
          <w:pPr>
            <w:pStyle w:val="19"/>
          </w:pPr>
          <w:r>
            <w:t>Name</w:t>
          </w:r>
        </w:p>
      </w:docPartBody>
    </w:docPart>
    <w:docPart>
      <w:docPartPr>
        <w:name w:val="1DE7B3957AF0446AA8B0A87E798DBF9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9DB1164-C43E-4FE4-92B6-68265A247EE6}"/>
      </w:docPartPr>
      <w:docPartBody>
        <w:p>
          <w:pPr>
            <w:pStyle w:val="20"/>
          </w:pPr>
          <w:r>
            <w:t>Street Address</w:t>
          </w:r>
        </w:p>
      </w:docPartBody>
    </w:docPart>
    <w:docPart>
      <w:docPartPr>
        <w:name w:val="12FB1DE25F014B8B8249DC12B5206E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B3B1ED-6628-4538-8865-9A3BBC2965A5}"/>
      </w:docPartPr>
      <w:docPartBody>
        <w:p>
          <w:pPr>
            <w:pStyle w:val="21"/>
          </w:pPr>
          <w:r>
            <w:t>City, ST ZIP Code</w:t>
          </w:r>
        </w:p>
      </w:docPartBody>
    </w:docPart>
    <w:docPart>
      <w:docPartPr>
        <w:name w:val="916ECFB3938E41E0923926270ACF5D3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22090E-2A16-45A3-9A25-328F301ABB49}"/>
      </w:docPartPr>
      <w:docPartBody>
        <w:p>
          <w:pPr>
            <w:pStyle w:val="22"/>
          </w:pPr>
          <w:r>
            <w:t>Name</w:t>
          </w:r>
        </w:p>
      </w:docPartBody>
    </w:docPart>
    <w:docPart>
      <w:docPartPr>
        <w:name w:val="693C94E38AB64A44BE97553D37AB9F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B2FFAE9-04F0-4932-80AF-5E772E2C835C}"/>
      </w:docPartPr>
      <w:docPartBody>
        <w:p>
          <w:pPr>
            <w:pStyle w:val="23"/>
          </w:pPr>
          <w:r>
            <w:t>Street Address</w:t>
          </w:r>
        </w:p>
      </w:docPartBody>
    </w:docPart>
    <w:docPart>
      <w:docPartPr>
        <w:name w:val="C8086DCB743A459093ABEF9F91A0EE8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EA5D4BA-DF02-46CF-A1CD-B7B8BD976466}"/>
      </w:docPartPr>
      <w:docPartBody>
        <w:p>
          <w:pPr>
            <w:pStyle w:val="24"/>
          </w:pPr>
          <w:r>
            <w:t>City, ST ZIP Code</w:t>
          </w:r>
        </w:p>
      </w:docPartBody>
    </w:docPart>
    <w:docPart>
      <w:docPartPr>
        <w:name w:val="BCAFA74E8CDE4104970F1F8BC21A9F6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E8D8A5-BA62-47CF-930A-9AB8282E3668}"/>
      </w:docPartPr>
      <w:docPartBody>
        <w:p>
          <w:pPr>
            <w:pStyle w:val="25"/>
          </w:pPr>
          <w:r>
            <w:t>Name</w:t>
          </w:r>
        </w:p>
      </w:docPartBody>
    </w:docPart>
    <w:docPart>
      <w:docPartPr>
        <w:name w:val="6C96376C04EF4C74BCD8795F88A038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0E452F4-F3CC-41C7-BFAE-85BD92BBA397}"/>
      </w:docPartPr>
      <w:docPartBody>
        <w:p>
          <w:pPr>
            <w:pStyle w:val="26"/>
          </w:pPr>
          <w:r>
            <w:t>Street Address</w:t>
          </w:r>
        </w:p>
      </w:docPartBody>
    </w:docPart>
    <w:docPart>
      <w:docPartPr>
        <w:name w:val="F4208DBBA85B4FBEA3FC515F592AF9F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6F3A8B9-47F9-44D3-BBDD-3B4841227A3D}"/>
      </w:docPartPr>
      <w:docPartBody>
        <w:p>
          <w:pPr>
            <w:pStyle w:val="27"/>
          </w:pPr>
          <w:r>
            <w:t>City, ST ZIP Code</w:t>
          </w:r>
        </w:p>
      </w:docPartBody>
    </w:docPart>
    <w:docPart>
      <w:docPartPr>
        <w:name w:val="F8BD1A8509724F9F838D463DBD5F66B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C44EB83-5F88-4352-B1D0-AFE827EA1C15}"/>
      </w:docPartPr>
      <w:docPartBody>
        <w:p>
          <w:pPr>
            <w:pStyle w:val="28"/>
          </w:pPr>
          <w:r>
            <w:t>Name</w:t>
          </w:r>
        </w:p>
      </w:docPartBody>
    </w:docPart>
    <w:docPart>
      <w:docPartPr>
        <w:name w:val="600CF85CEB634F6E9F735AA69D39A27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B9CE4A2-F29F-4907-8318-0D9B5E4A2F4A}"/>
      </w:docPartPr>
      <w:docPartBody>
        <w:p>
          <w:pPr>
            <w:pStyle w:val="29"/>
          </w:pPr>
          <w:r>
            <w:t>Street Address</w:t>
          </w:r>
        </w:p>
      </w:docPartBody>
    </w:docPart>
    <w:docPart>
      <w:docPartPr>
        <w:name w:val="6658F999A52848669C532F56B61A67B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A1FB8E-C5BA-4669-A5FE-1767F07B4804}"/>
      </w:docPartPr>
      <w:docPartBody>
        <w:p>
          <w:pPr>
            <w:pStyle w:val="30"/>
          </w:pPr>
          <w:r>
            <w:t>City, ST ZIP Code</w:t>
          </w:r>
        </w:p>
      </w:docPartBody>
    </w:docPart>
    <w:docPart>
      <w:docPartPr>
        <w:name w:val="7C222E0D86B64CB78D56D629F1583DA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F350247-3150-49EA-9A24-29D6B2900369}"/>
      </w:docPartPr>
      <w:docPartBody>
        <w:p>
          <w:pPr>
            <w:pStyle w:val="31"/>
          </w:pPr>
          <w:r>
            <w:t>Name</w:t>
          </w:r>
        </w:p>
      </w:docPartBody>
    </w:docPart>
    <w:docPart>
      <w:docPartPr>
        <w:name w:val="EEED360C37C84EB180DB998E5792B68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F7BD0C-E31A-484B-8FD8-9CF5AC175533}"/>
      </w:docPartPr>
      <w:docPartBody>
        <w:p>
          <w:pPr>
            <w:pStyle w:val="32"/>
          </w:pPr>
          <w:r>
            <w:t>Street Address</w:t>
          </w:r>
        </w:p>
      </w:docPartBody>
    </w:docPart>
    <w:docPart>
      <w:docPartPr>
        <w:name w:val="1689A962115849F5A53FCC6EB10BB1C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6C06B79-6CF0-4D82-8CBC-9A260D1ECB78}"/>
      </w:docPartPr>
      <w:docPartBody>
        <w:p>
          <w:pPr>
            <w:pStyle w:val="33"/>
          </w:pPr>
          <w:r>
            <w:t>City, ST ZIP Code</w:t>
          </w:r>
        </w:p>
      </w:docPartBody>
    </w:docPart>
    <w:docPart>
      <w:docPartPr>
        <w:name w:val="7B0F24CD1FC54FD18157BA9BFC3916A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6D7FB5C-4726-431C-BD69-517606220103}"/>
      </w:docPartPr>
      <w:docPartBody>
        <w:p>
          <w:pPr>
            <w:pStyle w:val="34"/>
          </w:pPr>
          <w:r>
            <w:t>Name</w:t>
          </w:r>
        </w:p>
      </w:docPartBody>
    </w:docPart>
    <w:docPart>
      <w:docPartPr>
        <w:name w:val="8CA247E1D0AE420EB77C1E7B209B844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9E2CF3C-10C2-4A5F-8FDE-87732EBD9BC6}"/>
      </w:docPartPr>
      <w:docPartBody>
        <w:p>
          <w:pPr>
            <w:pStyle w:val="35"/>
          </w:pPr>
          <w:r>
            <w:t>Street Address</w:t>
          </w:r>
        </w:p>
      </w:docPartBody>
    </w:docPart>
    <w:docPart>
      <w:docPartPr>
        <w:name w:val="AB10A2F1C02A4AF3870B52387654778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FB9E415-786D-4C18-8E69-5FB47B5CCBB7}"/>
      </w:docPartPr>
      <w:docPartBody>
        <w:p>
          <w:pPr>
            <w:pStyle w:val="36"/>
          </w:pPr>
          <w:r>
            <w:t>City, ST ZIP Code</w:t>
          </w:r>
        </w:p>
      </w:docPartBody>
    </w:docPart>
    <w:docPart>
      <w:docPartPr>
        <w:name w:val="1B88221A8CFF4DB48A9E0DFFE670FA7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BB7E9D-2253-497F-BB5B-5949BED13DA2}"/>
      </w:docPartPr>
      <w:docPartBody>
        <w:p>
          <w:pPr>
            <w:pStyle w:val="37"/>
          </w:pPr>
          <w:r>
            <w:t>Name</w:t>
          </w:r>
        </w:p>
      </w:docPartBody>
    </w:docPart>
    <w:docPart>
      <w:docPartPr>
        <w:name w:val="04D9EB01A9B2413F95219D24563942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EC86F2-3D5E-431B-AB36-8B43F1D1D6BB}"/>
      </w:docPartPr>
      <w:docPartBody>
        <w:p>
          <w:pPr>
            <w:pStyle w:val="38"/>
          </w:pPr>
          <w:r>
            <w:t>Street Address</w:t>
          </w:r>
        </w:p>
      </w:docPartBody>
    </w:docPart>
    <w:docPart>
      <w:docPartPr>
        <w:name w:val="F71752CFB3C7478BB8A538B8E79DCC0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ACC0C0A-6F67-4BD9-8A10-6C2DBFDF504C}"/>
      </w:docPartPr>
      <w:docPartBody>
        <w:p>
          <w:pPr>
            <w:pStyle w:val="39"/>
          </w:pPr>
          <w:r>
            <w:t>City, ST ZIP Code</w:t>
          </w:r>
        </w:p>
      </w:docPartBody>
    </w:docPart>
    <w:docPart>
      <w:docPartPr>
        <w:name w:val="6188F4BAF17B48599FD9119976A6A4F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2D167B3-821B-4886-B11C-53831A9FE839}"/>
      </w:docPartPr>
      <w:docPartBody>
        <w:p>
          <w:pPr>
            <w:pStyle w:val="40"/>
          </w:pPr>
          <w:r>
            <w:t>Name</w:t>
          </w:r>
        </w:p>
      </w:docPartBody>
    </w:docPart>
    <w:docPart>
      <w:docPartPr>
        <w:name w:val="74219EE6AD0B4F11AA75CD23725F3CA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014FB6F-10E7-4C73-8FDB-E7E2BFD88177}"/>
      </w:docPartPr>
      <w:docPartBody>
        <w:p>
          <w:pPr>
            <w:pStyle w:val="41"/>
          </w:pPr>
          <w:r>
            <w:t>Street Address</w:t>
          </w:r>
        </w:p>
      </w:docPartBody>
    </w:docPart>
    <w:docPart>
      <w:docPartPr>
        <w:name w:val="28A31C549B6645CAB6A3672E48A0224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08876C-3662-4FE4-ABB3-C44FAC6BAD95}"/>
      </w:docPartPr>
      <w:docPartBody>
        <w:p>
          <w:pPr>
            <w:pStyle w:val="42"/>
          </w:pPr>
          <w:r>
            <w:t>City, ST ZIP Code</w:t>
          </w:r>
        </w:p>
      </w:docPartBody>
    </w:docPart>
    <w:docPart>
      <w:docPartPr>
        <w:name w:val="DD36E81FD162453BA8922AE4F2BE8DE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AB26778-30EA-49DD-9F8E-F84C88CBB547}"/>
      </w:docPartPr>
      <w:docPartBody>
        <w:p>
          <w:pPr>
            <w:pStyle w:val="43"/>
          </w:pPr>
          <w:r>
            <w:t>Name</w:t>
          </w:r>
        </w:p>
      </w:docPartBody>
    </w:docPart>
    <w:docPart>
      <w:docPartPr>
        <w:name w:val="DFEB3B6AF7A54C2CAB740FD6B89D87C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BB17D30-1A5C-447D-B6A5-69C4AEEA7482}"/>
      </w:docPartPr>
      <w:docPartBody>
        <w:p>
          <w:pPr>
            <w:pStyle w:val="44"/>
          </w:pPr>
          <w:r>
            <w:t>Street Address</w:t>
          </w:r>
        </w:p>
      </w:docPartBody>
    </w:docPart>
    <w:docPart>
      <w:docPartPr>
        <w:name w:val="A385814607C540E4A5EFC74756AE8C5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E6749F-D9A7-45DC-B970-A83D5F2D4D58}"/>
      </w:docPartPr>
      <w:docPartBody>
        <w:p>
          <w:pPr>
            <w:pStyle w:val="45"/>
          </w:pPr>
          <w:r>
            <w:t>City, ST ZIP Code</w:t>
          </w:r>
        </w:p>
      </w:docPartBody>
    </w:docPart>
    <w:docPart>
      <w:docPartPr>
        <w:name w:val="C24563E516F240AF809AE8062570CF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14F27A-A4F4-4B1B-8CFD-633ADD4BD7C7}"/>
      </w:docPartPr>
      <w:docPartBody>
        <w:p>
          <w:pPr>
            <w:pStyle w:val="46"/>
          </w:pPr>
          <w:r>
            <w:t>Name</w:t>
          </w:r>
        </w:p>
      </w:docPartBody>
    </w:docPart>
    <w:docPart>
      <w:docPartPr>
        <w:name w:val="D3CADBDD300149ACB9F41213429B642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9A43A2-D3C6-43F9-A7A6-E5197FC82C2A}"/>
      </w:docPartPr>
      <w:docPartBody>
        <w:p>
          <w:pPr>
            <w:pStyle w:val="47"/>
          </w:pPr>
          <w:r>
            <w:t>Street Address</w:t>
          </w:r>
        </w:p>
      </w:docPartBody>
    </w:docPart>
    <w:docPart>
      <w:docPartPr>
        <w:name w:val="C222AAFE9B9E41C9ABACF8B8BD23E8F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9E1BB98-5B38-456A-BFEC-1A6E0000768E}"/>
      </w:docPartPr>
      <w:docPartBody>
        <w:p>
          <w:pPr>
            <w:pStyle w:val="48"/>
          </w:pPr>
          <w:r>
            <w:t>City, ST ZIP Code</w:t>
          </w:r>
        </w:p>
      </w:docPartBody>
    </w:docPart>
    <w:docPart>
      <w:docPartPr>
        <w:name w:val="858549650D1B48FC95D0FB002F8365C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5CFD61-234D-47B7-8494-A0D51C9CEFD0}"/>
      </w:docPartPr>
      <w:docPartBody>
        <w:p>
          <w:pPr>
            <w:pStyle w:val="49"/>
          </w:pPr>
          <w:r>
            <w:t>Name</w:t>
          </w:r>
        </w:p>
      </w:docPartBody>
    </w:docPart>
    <w:docPart>
      <w:docPartPr>
        <w:name w:val="7A956E305E2C442BA7C664009E3C614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D2B1C7D-544A-47D8-AF9E-C693712FCE7D}"/>
      </w:docPartPr>
      <w:docPartBody>
        <w:p>
          <w:pPr>
            <w:pStyle w:val="50"/>
          </w:pPr>
          <w:r>
            <w:t>Street Address</w:t>
          </w:r>
        </w:p>
      </w:docPartBody>
    </w:docPart>
    <w:docPart>
      <w:docPartPr>
        <w:name w:val="3B04477FE7364CC68AAED482EBB6D49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4C80D2-5BC5-491A-807A-B7FC18743D28}"/>
      </w:docPartPr>
      <w:docPartBody>
        <w:p>
          <w:pPr>
            <w:pStyle w:val="51"/>
          </w:pPr>
          <w:r>
            <w:t>City, ST ZIP Code</w:t>
          </w:r>
        </w:p>
      </w:docPartBody>
    </w:docPart>
    <w:docPart>
      <w:docPartPr>
        <w:name w:val="937471E495304A2482ABB30BDF27B03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18863F3-F819-42AE-9860-55FD660A59BE}"/>
      </w:docPartPr>
      <w:docPartBody>
        <w:p>
          <w:pPr>
            <w:pStyle w:val="52"/>
          </w:pPr>
          <w:r>
            <w:t>Name</w:t>
          </w:r>
        </w:p>
      </w:docPartBody>
    </w:docPart>
    <w:docPart>
      <w:docPartPr>
        <w:name w:val="961146B569144C7687E829DBA764732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B4C9D8-DC0C-4E79-96CC-CB15B36CD5DC}"/>
      </w:docPartPr>
      <w:docPartBody>
        <w:p>
          <w:pPr>
            <w:pStyle w:val="53"/>
          </w:pPr>
          <w:r>
            <w:t>Street Address</w:t>
          </w:r>
        </w:p>
      </w:docPartBody>
    </w:docPart>
    <w:docPart>
      <w:docPartPr>
        <w:name w:val="B043FB0312C04CD7942D59AC0B8DF2C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B551E8D-A2F5-4646-8B5C-B9F6BF64E52D}"/>
      </w:docPartPr>
      <w:docPartBody>
        <w:p>
          <w:pPr>
            <w:pStyle w:val="54"/>
          </w:pPr>
          <w:r>
            <w:t>City, ST ZIP Code</w:t>
          </w:r>
        </w:p>
      </w:docPartBody>
    </w:docPart>
    <w:docPart>
      <w:docPartPr>
        <w:name w:val="A05C392C4C154A059918B48B9225FA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B80210E-130C-492D-A617-F22ABD21CBB2}"/>
      </w:docPartPr>
      <w:docPartBody>
        <w:p>
          <w:pPr>
            <w:pStyle w:val="55"/>
          </w:pPr>
          <w:r>
            <w:t>Name</w:t>
          </w:r>
        </w:p>
      </w:docPartBody>
    </w:docPart>
    <w:docPart>
      <w:docPartPr>
        <w:name w:val="26AB9CFC9D794084BFED9B8A4DD6743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42E664-9039-49CC-A201-C846BF080230}"/>
      </w:docPartPr>
      <w:docPartBody>
        <w:p>
          <w:pPr>
            <w:pStyle w:val="56"/>
          </w:pPr>
          <w:r>
            <w:t>Street Address</w:t>
          </w:r>
        </w:p>
      </w:docPartBody>
    </w:docPart>
    <w:docPart>
      <w:docPartPr>
        <w:name w:val="88550E4EF6B149FB93D49D0BB074A49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8FAEB74-B63C-441A-BF99-84BD5A6628F4}"/>
      </w:docPartPr>
      <w:docPartBody>
        <w:p>
          <w:pPr>
            <w:pStyle w:val="57"/>
          </w:pPr>
          <w:r>
            <w:t>City, ST ZIP Code</w:t>
          </w:r>
        </w:p>
      </w:docPartBody>
    </w:docPart>
    <w:docPart>
      <w:docPartPr>
        <w:name w:val="612CE8ED6C0B4C01953D4307A688AFD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EE68E9-84FA-4AEC-81E4-958B4CE4D5EB}"/>
      </w:docPartPr>
      <w:docPartBody>
        <w:p>
          <w:pPr>
            <w:pStyle w:val="58"/>
          </w:pPr>
          <w:r>
            <w:t>Name</w:t>
          </w:r>
        </w:p>
      </w:docPartBody>
    </w:docPart>
    <w:docPart>
      <w:docPartPr>
        <w:name w:val="CFB375E7B3D74CD5ADE54DDF6D68097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70D2E23-1147-4106-8DF7-A388DFEEAB9D}"/>
      </w:docPartPr>
      <w:docPartBody>
        <w:p>
          <w:pPr>
            <w:pStyle w:val="59"/>
          </w:pPr>
          <w:r>
            <w:t>Street Address</w:t>
          </w:r>
        </w:p>
      </w:docPartBody>
    </w:docPart>
    <w:docPart>
      <w:docPartPr>
        <w:name w:val="5ADED6539FBF4E1AA5A22CA85A13992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79A329-F19E-4F17-8DDA-678BE7AA1A3A}"/>
      </w:docPartPr>
      <w:docPartBody>
        <w:p>
          <w:pPr>
            <w:pStyle w:val="60"/>
          </w:pPr>
          <w:r>
            <w:t>City, ST ZIP Code</w:t>
          </w:r>
        </w:p>
      </w:docPartBody>
    </w:docPart>
    <w:docPart>
      <w:docPartPr>
        <w:name w:val="D9BC641847E5430B87034060AB6C0A5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1BA7831-61AB-4387-ABFE-425553DD1A26}"/>
      </w:docPartPr>
      <w:docPartBody>
        <w:p>
          <w:pPr>
            <w:pStyle w:val="61"/>
          </w:pPr>
          <w:r>
            <w:t>Name</w:t>
          </w:r>
        </w:p>
      </w:docPartBody>
    </w:docPart>
    <w:docPart>
      <w:docPartPr>
        <w:name w:val="F00A12D15600424785CE1DB80B53D2F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EF4768-CA45-4EFE-88A6-364184007AE2}"/>
      </w:docPartPr>
      <w:docPartBody>
        <w:p>
          <w:pPr>
            <w:pStyle w:val="62"/>
          </w:pPr>
          <w:r>
            <w:t>Street Address</w:t>
          </w:r>
        </w:p>
      </w:docPartBody>
    </w:docPart>
    <w:docPart>
      <w:docPartPr>
        <w:name w:val="B45C99E9226C4F04B3FCD2E65973ABC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E592E3-677B-4E0E-B037-BBA74131B1E7}"/>
      </w:docPartPr>
      <w:docPartBody>
        <w:p>
          <w:pPr>
            <w:pStyle w:val="63"/>
          </w:pPr>
          <w:r>
            <w:t>City, ST ZIP Code</w:t>
          </w:r>
        </w:p>
      </w:docPartBody>
    </w:docPart>
    <w:docPart>
      <w:docPartPr>
        <w:name w:val="8CC29A1BDE2D426FA7BA7BAED86A8C2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F55A61A-0698-4890-89BA-F9C7AC25DA24}"/>
      </w:docPartPr>
      <w:docPartBody>
        <w:p>
          <w:pPr>
            <w:pStyle w:val="64"/>
          </w:pPr>
          <w:r>
            <w:t>Name</w:t>
          </w:r>
        </w:p>
      </w:docPartBody>
    </w:docPart>
    <w:docPart>
      <w:docPartPr>
        <w:name w:val="BBE0D3A7BBB6477BB41FB1C0F00D68B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A2F8BF-000B-4294-9158-0BCB89390762}"/>
      </w:docPartPr>
      <w:docPartBody>
        <w:p>
          <w:pPr>
            <w:pStyle w:val="65"/>
          </w:pPr>
          <w:r>
            <w:t>Street Address</w:t>
          </w:r>
        </w:p>
      </w:docPartBody>
    </w:docPart>
    <w:docPart>
      <w:docPartPr>
        <w:name w:val="8BEC62C4D4EA47F5B838EBE7CE10884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24486FC-87A0-49EB-A4DA-AC7783292BED}"/>
      </w:docPartPr>
      <w:docPartBody>
        <w:p>
          <w:pPr>
            <w:pStyle w:val="66"/>
          </w:pPr>
          <w:r>
            <w:t>City, ST ZIP Code</w:t>
          </w:r>
        </w:p>
      </w:docPartBody>
    </w:docPart>
    <w:docPart>
      <w:docPartPr>
        <w:name w:val="6C87226CB47946378A1D2B118507562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C2AD06-103C-4529-968D-2560E4A9F475}"/>
      </w:docPartPr>
      <w:docPartBody>
        <w:p>
          <w:pPr>
            <w:pStyle w:val="67"/>
          </w:pPr>
          <w:r>
            <w:t>Name</w:t>
          </w:r>
        </w:p>
      </w:docPartBody>
    </w:docPart>
    <w:docPart>
      <w:docPartPr>
        <w:name w:val="45DA5BBA9A2D431DA55C0D9EB02F6F1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5D3A13-F67A-44CD-8ED0-9A501455BB96}"/>
      </w:docPartPr>
      <w:docPartBody>
        <w:p>
          <w:pPr>
            <w:pStyle w:val="68"/>
          </w:pPr>
          <w:r>
            <w:t>Street Address</w:t>
          </w:r>
        </w:p>
      </w:docPartBody>
    </w:docPart>
    <w:docPart>
      <w:docPartPr>
        <w:name w:val="244BCD202A4F49CBA0BAA4726D38EA6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64DA07-61EB-4012-996E-472FDD71F14C}"/>
      </w:docPartPr>
      <w:docPartBody>
        <w:p>
          <w:pPr>
            <w:pStyle w:val="69"/>
          </w:pPr>
          <w:r>
            <w:t>City, ST ZIP Code</w:t>
          </w:r>
        </w:p>
      </w:docPartBody>
    </w:docPart>
    <w:docPart>
      <w:docPartPr>
        <w:name w:val="F6A729276F144438991E4D7C8A2C769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E030CD-935D-47F4-9C26-B1562F71AB94}"/>
      </w:docPartPr>
      <w:docPartBody>
        <w:p>
          <w:pPr>
            <w:pStyle w:val="70"/>
          </w:pPr>
          <w:r>
            <w:t>Name</w:t>
          </w:r>
        </w:p>
      </w:docPartBody>
    </w:docPart>
    <w:docPart>
      <w:docPartPr>
        <w:name w:val="3454E0B62C174862BCC4B2BE98CE475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FE7527-05EA-4B3B-9D2C-7EB32D465EF6}"/>
      </w:docPartPr>
      <w:docPartBody>
        <w:p>
          <w:pPr>
            <w:pStyle w:val="71"/>
          </w:pPr>
          <w:r>
            <w:t>Street Address</w:t>
          </w:r>
        </w:p>
      </w:docPartBody>
    </w:docPart>
    <w:docPart>
      <w:docPartPr>
        <w:name w:val="6BBFB0368B4D4588A4F3CDE53C1929A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7335BE-D444-4833-816C-F3B136E196DA}"/>
      </w:docPartPr>
      <w:docPartBody>
        <w:p>
          <w:pPr>
            <w:pStyle w:val="72"/>
          </w:pPr>
          <w:r>
            <w:t>City, ST ZIP Code</w:t>
          </w:r>
        </w:p>
      </w:docPartBody>
    </w:docPart>
    <w:docPart>
      <w:docPartPr>
        <w:name w:val="45414F28C6EE4E44B352C16B073B7E6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1A4548D-3FB3-4767-A2F3-2EC0C7C9A64D}"/>
      </w:docPartPr>
      <w:docPartBody>
        <w:p>
          <w:pPr>
            <w:pStyle w:val="73"/>
          </w:pPr>
          <w:r>
            <w:t>Name</w:t>
          </w:r>
        </w:p>
      </w:docPartBody>
    </w:docPart>
    <w:docPart>
      <w:docPartPr>
        <w:name w:val="503C101C92044BF6B87E2DCFA8B8ABE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7980E98-CAD1-4AE0-837C-1DB77B0F4FA0}"/>
      </w:docPartPr>
      <w:docPartBody>
        <w:p>
          <w:pPr>
            <w:pStyle w:val="74"/>
          </w:pPr>
          <w:r>
            <w:t>Street Address</w:t>
          </w:r>
        </w:p>
      </w:docPartBody>
    </w:docPart>
    <w:docPart>
      <w:docPartPr>
        <w:name w:val="D0FA928C234F49DF959A9A2D342326E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A609BA6-6FD1-4748-BE31-28F36C8A6CCF}"/>
      </w:docPartPr>
      <w:docPartBody>
        <w:p>
          <w:pPr>
            <w:pStyle w:val="75"/>
          </w:pPr>
          <w:r>
            <w:t>City, ST ZIP Code</w:t>
          </w:r>
        </w:p>
      </w:docPartBody>
    </w:docPart>
    <w:docPart>
      <w:docPartPr>
        <w:name w:val="75DF2DFC20A14737B0759079FF3427C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37DE01-4BA1-4963-B0D0-12C5271D3997}"/>
      </w:docPartPr>
      <w:docPartBody>
        <w:p>
          <w:pPr>
            <w:pStyle w:val="76"/>
          </w:pPr>
          <w:r>
            <w:t>Name</w:t>
          </w:r>
        </w:p>
      </w:docPartBody>
    </w:docPart>
    <w:docPart>
      <w:docPartPr>
        <w:name w:val="CD772E63069845A3B027856E8060881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E352B16-2180-4CA1-9429-7DDF3162524C}"/>
      </w:docPartPr>
      <w:docPartBody>
        <w:p>
          <w:pPr>
            <w:pStyle w:val="77"/>
          </w:pPr>
          <w:r>
            <w:t>Street Address</w:t>
          </w:r>
        </w:p>
      </w:docPartBody>
    </w:docPart>
    <w:docPart>
      <w:docPartPr>
        <w:name w:val="47D0AA7E6A09452FA67585AAE9B4FB4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61E3A6A-4AE4-4EB1-AC4E-3C0336F117CC}"/>
      </w:docPartPr>
      <w:docPartBody>
        <w:p>
          <w:pPr>
            <w:pStyle w:val="78"/>
          </w:pPr>
          <w:r>
            <w:t>City, ST ZIP Code</w:t>
          </w:r>
        </w:p>
      </w:docPartBody>
    </w:docPart>
    <w:docPart>
      <w:docPartPr>
        <w:name w:val="E222285150CC40A881823B8A41952E5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7E8177-A78B-45D7-A1CF-E495ADC43D5A}"/>
      </w:docPartPr>
      <w:docPartBody>
        <w:p>
          <w:pPr>
            <w:pStyle w:val="79"/>
          </w:pPr>
          <w:r>
            <w:t>Name</w:t>
          </w:r>
        </w:p>
      </w:docPartBody>
    </w:docPart>
    <w:docPart>
      <w:docPartPr>
        <w:name w:val="EDB736DBEAB64C5DAFFAC1CB1EFE1B4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31AEFC-8508-4567-9C95-05AAF6A39395}"/>
      </w:docPartPr>
      <w:docPartBody>
        <w:p>
          <w:pPr>
            <w:pStyle w:val="80"/>
          </w:pPr>
          <w:r>
            <w:t>Street Address</w:t>
          </w:r>
        </w:p>
      </w:docPartBody>
    </w:docPart>
    <w:docPart>
      <w:docPartPr>
        <w:name w:val="40D86348C95E4DACBF3C5D3F2C44B53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3DAD5B3-0186-4430-929A-A740F4A89693}"/>
      </w:docPartPr>
      <w:docPartBody>
        <w:p>
          <w:pPr>
            <w:pStyle w:val="81"/>
          </w:pPr>
          <w:r>
            <w:t>City, ST ZIP Code</w:t>
          </w:r>
        </w:p>
      </w:docPartBody>
    </w:docPart>
    <w:docPart>
      <w:docPartPr>
        <w:name w:val="65F114398F06433EB42D901F3441BB9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B849435-5796-464D-91AE-FCC3296D61AB}"/>
      </w:docPartPr>
      <w:docPartBody>
        <w:p>
          <w:pPr>
            <w:pStyle w:val="82"/>
          </w:pPr>
          <w:r>
            <w:t>Name</w:t>
          </w:r>
        </w:p>
      </w:docPartBody>
    </w:docPart>
    <w:docPart>
      <w:docPartPr>
        <w:name w:val="223489C442C54A4BA25FA200FD6CE27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D56D00-8493-4530-AB32-C96EABFDE522}"/>
      </w:docPartPr>
      <w:docPartBody>
        <w:p>
          <w:pPr>
            <w:pStyle w:val="83"/>
          </w:pPr>
          <w:r>
            <w:t>Street Address</w:t>
          </w:r>
        </w:p>
      </w:docPartBody>
    </w:docPart>
    <w:docPart>
      <w:docPartPr>
        <w:name w:val="7C3B654AACF64B73B939EF79E087BE6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036C7A0-B66D-48AC-9A77-5A52F0F52ED6}"/>
      </w:docPartPr>
      <w:docPartBody>
        <w:p>
          <w:pPr>
            <w:pStyle w:val="84"/>
          </w:pPr>
          <w:r>
            <w:t>City, ST ZIP Code</w:t>
          </w:r>
        </w:p>
      </w:docPartBody>
    </w:docPart>
    <w:docPart>
      <w:docPartPr>
        <w:name w:val="AE6A6D0A33B14F1FB58E5697F848079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723F7C-0995-449D-A91C-6F9CC29543C1}"/>
      </w:docPartPr>
      <w:docPartBody>
        <w:p>
          <w:pPr>
            <w:pStyle w:val="85"/>
          </w:pPr>
          <w:r>
            <w:t>Name</w:t>
          </w:r>
        </w:p>
      </w:docPartBody>
    </w:docPart>
    <w:docPart>
      <w:docPartPr>
        <w:name w:val="6EFDF605B309435BBB387CDE37D0F8A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1A8840C-9F65-405F-A731-1B397624D29A}"/>
      </w:docPartPr>
      <w:docPartBody>
        <w:p>
          <w:pPr>
            <w:pStyle w:val="86"/>
          </w:pPr>
          <w:r>
            <w:t>Street Address</w:t>
          </w:r>
        </w:p>
      </w:docPartBody>
    </w:docPart>
    <w:docPart>
      <w:docPartPr>
        <w:name w:val="C87F1A3107CD4077AA9CB1A06303354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ED01F5-1799-4E95-9AA9-E23B2B6493B1}"/>
      </w:docPartPr>
      <w:docPartBody>
        <w:p>
          <w:pPr>
            <w:pStyle w:val="87"/>
          </w:pPr>
          <w:r>
            <w:t>City, ST ZIP Code</w:t>
          </w:r>
        </w:p>
      </w:docPartBody>
    </w:docPart>
    <w:docPart>
      <w:docPartPr>
        <w:name w:val="E5003B7B6A7C44FEA9735AF157438AD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0221CC-29DE-43A0-AD2A-B430E8AEF160}"/>
      </w:docPartPr>
      <w:docPartBody>
        <w:p>
          <w:pPr>
            <w:pStyle w:val="88"/>
          </w:pPr>
          <w:r>
            <w:t>Name</w:t>
          </w:r>
        </w:p>
      </w:docPartBody>
    </w:docPart>
    <w:docPart>
      <w:docPartPr>
        <w:name w:val="E3C01B71B5744734953F66FDD15F03B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2C50F0B-174B-4C14-9035-24B850046D3E}"/>
      </w:docPartPr>
      <w:docPartBody>
        <w:p>
          <w:pPr>
            <w:pStyle w:val="89"/>
          </w:pPr>
          <w:r>
            <w:t>Street Address</w:t>
          </w:r>
        </w:p>
      </w:docPartBody>
    </w:docPart>
    <w:docPart>
      <w:docPartPr>
        <w:name w:val="26BC057659834226AB3581D6A47639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2E5B53-A519-4459-9F6B-7C68C38EAE52}"/>
      </w:docPartPr>
      <w:docPartBody>
        <w:p>
          <w:pPr>
            <w:pStyle w:val="90"/>
          </w:pPr>
          <w:r>
            <w:t>City, ST ZIP Code</w:t>
          </w:r>
        </w:p>
      </w:docPartBody>
    </w:docPart>
    <w:docPart>
      <w:docPartPr>
        <w:name w:val="16455C265AAF42DBA1D55D28550C7C4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48E426-83FC-411A-B407-CD4B660C04D7}"/>
      </w:docPartPr>
      <w:docPartBody>
        <w:p>
          <w:pPr>
            <w:pStyle w:val="91"/>
          </w:pPr>
          <w:r>
            <w:t>Name</w:t>
          </w:r>
        </w:p>
      </w:docPartBody>
    </w:docPart>
    <w:docPart>
      <w:docPartPr>
        <w:name w:val="BF4E1FE11171483595C918BA2FB430B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5763ACA-D6C4-4EDC-8D8B-D6F44BD864A4}"/>
      </w:docPartPr>
      <w:docPartBody>
        <w:p>
          <w:pPr>
            <w:pStyle w:val="92"/>
          </w:pPr>
          <w:r>
            <w:t>Street Address</w:t>
          </w:r>
        </w:p>
      </w:docPartBody>
    </w:docPart>
    <w:docPart>
      <w:docPartPr>
        <w:name w:val="47B72A5F059748B19B956283AD17D19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9FEF17-D2B3-4737-B11F-2EC3F356C555}"/>
      </w:docPartPr>
      <w:docPartBody>
        <w:p>
          <w:pPr>
            <w:pStyle w:val="93"/>
          </w:pPr>
          <w:r>
            <w:t>City, ST ZIP Code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68"/>
    <w:rsid w:val="0056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37A64680103B44CDB676CA98FF6DE5B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8977C1523374FCF8637F48843E518F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D91E9AE0A28648098F1CE7F37AA80CE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F7DBC994693646968E43A497D255553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F6AD3CB66A9D47BDA2EC2F686BC63FF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0FF36572D3F64BC5867EC7F06C0D737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0C6D40BB59D243D2A18E241085B102E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379AAF096F2A4F518FEE4AE6F3A0830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AAC238D620344FBC98B68616CA9AA44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411903C487334F678D172A301AC87F8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F39E96622CC5482F9A600B5941DAE24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627EC55CE772465DB9A82E5C1BEF71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9B0580A7A91244EE8C3DA6F6CED0A86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CFB6C4C571604800A8D324045A9B8CC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EDE3C4CC0CE6493FA0D6248812FE3FD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3381711122E04F50AB934E8EF2300A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1DE7B3957AF0446AA8B0A87E798DBF9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12FB1DE25F014B8B8249DC12B5206E1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916ECFB3938E41E0923926270ACF5D3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693C94E38AB64A44BE97553D37AB9FF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C8086DCB743A459093ABEF9F91A0EE8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BCAFA74E8CDE4104970F1F8BC21A9F6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6C96376C04EF4C74BCD8795F88A0380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F4208DBBA85B4FBEA3FC515F592AF9F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F8BD1A8509724F9F838D463DBD5F66B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600CF85CEB634F6E9F735AA69D39A27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6658F999A52848669C532F56B61A67B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7C222E0D86B64CB78D56D629F1583DA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EEED360C37C84EB180DB998E5792B68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1689A962115849F5A53FCC6EB10BB1C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7B0F24CD1FC54FD18157BA9BFC3916A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CA247E1D0AE420EB77C1E7B209B844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AB10A2F1C02A4AF3870B52387654778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1B88221A8CFF4DB48A9E0DFFE670FA7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04D9EB01A9B2413F95219D24563942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F71752CFB3C7478BB8A538B8E79DCC0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0">
    <w:name w:val="6188F4BAF17B48599FD9119976A6A4F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1">
    <w:name w:val="74219EE6AD0B4F11AA75CD23725F3CA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2">
    <w:name w:val="28A31C549B6645CAB6A3672E48A0224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3">
    <w:name w:val="DD36E81FD162453BA8922AE4F2BE8DE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4">
    <w:name w:val="DFEB3B6AF7A54C2CAB740FD6B89D87C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5">
    <w:name w:val="A385814607C540E4A5EFC74756AE8C5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6">
    <w:name w:val="C24563E516F240AF809AE8062570CFD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7">
    <w:name w:val="D3CADBDD300149ACB9F41213429B642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8">
    <w:name w:val="C222AAFE9B9E41C9ABACF8B8BD23E8F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49">
    <w:name w:val="858549650D1B48FC95D0FB002F8365C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0">
    <w:name w:val="7A956E305E2C442BA7C664009E3C614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1">
    <w:name w:val="3B04477FE7364CC68AAED482EBB6D49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2">
    <w:name w:val="937471E495304A2482ABB30BDF27B03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3">
    <w:name w:val="961146B569144C7687E829DBA764732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4">
    <w:name w:val="B043FB0312C04CD7942D59AC0B8DF2C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5">
    <w:name w:val="A05C392C4C154A059918B48B9225FA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6">
    <w:name w:val="26AB9CFC9D794084BFED9B8A4DD6743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7">
    <w:name w:val="88550E4EF6B149FB93D49D0BB074A49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8">
    <w:name w:val="612CE8ED6C0B4C01953D4307A688AF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9">
    <w:name w:val="CFB375E7B3D74CD5ADE54DDF6D68097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0">
    <w:name w:val="5ADED6539FBF4E1AA5A22CA85A13992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1">
    <w:name w:val="D9BC641847E5430B87034060AB6C0A5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2">
    <w:name w:val="F00A12D15600424785CE1DB80B53D2F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3">
    <w:name w:val="B45C99E9226C4F04B3FCD2E65973ABC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4">
    <w:name w:val="8CC29A1BDE2D426FA7BA7BAED86A8C2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5">
    <w:name w:val="BBE0D3A7BBB6477BB41FB1C0F00D68B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6">
    <w:name w:val="8BEC62C4D4EA47F5B838EBE7CE10884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7">
    <w:name w:val="6C87226CB47946378A1D2B118507562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8">
    <w:name w:val="45DA5BBA9A2D431DA55C0D9EB02F6F1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9">
    <w:name w:val="244BCD202A4F49CBA0BAA4726D38EA6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0">
    <w:name w:val="F6A729276F144438991E4D7C8A2C769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1">
    <w:name w:val="3454E0B62C174862BCC4B2BE98CE475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2">
    <w:name w:val="6BBFB0368B4D4588A4F3CDE53C1929A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3">
    <w:name w:val="45414F28C6EE4E44B352C16B073B7E6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4">
    <w:name w:val="503C101C92044BF6B87E2DCFA8B8ABE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5">
    <w:name w:val="D0FA928C234F49DF959A9A2D342326E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6">
    <w:name w:val="75DF2DFC20A14737B0759079FF3427C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7">
    <w:name w:val="CD772E63069845A3B027856E8060881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8">
    <w:name w:val="47D0AA7E6A09452FA67585AAE9B4FB4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9">
    <w:name w:val="E222285150CC40A881823B8A41952E5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0">
    <w:name w:val="EDB736DBEAB64C5DAFFAC1CB1EFE1B4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1">
    <w:name w:val="40D86348C95E4DACBF3C5D3F2C44B53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2">
    <w:name w:val="65F114398F06433EB42D901F3441BB9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3">
    <w:name w:val="223489C442C54A4BA25FA200FD6CE27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4">
    <w:name w:val="7C3B654AACF64B73B939EF79E087BE6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5">
    <w:name w:val="AE6A6D0A33B14F1FB58E5697F848079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6">
    <w:name w:val="6EFDF605B309435BBB387CDE37D0F8A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7">
    <w:name w:val="C87F1A3107CD4077AA9CB1A06303354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8">
    <w:name w:val="E5003B7B6A7C44FEA9735AF157438AD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9">
    <w:name w:val="E3C01B71B5744734953F66FDD15F03B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0">
    <w:name w:val="26BC057659834226AB3581D6A476391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1">
    <w:name w:val="16455C265AAF42DBA1D55D28550C7C4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2">
    <w:name w:val="BF4E1FE11171483595C918BA2FB430B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3">
    <w:name w:val="47B72A5F059748B19B956283AD17D19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Mailing labels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26668-080E-4A1A-9234-1C28FDC32A1A}">
  <ds:schemaRefs/>
</ds:datastoreItem>
</file>

<file path=customXml/itemProps3.xml><?xml version="1.0" encoding="utf-8"?>
<ds:datastoreItem xmlns:ds="http://schemas.openxmlformats.org/officeDocument/2006/customXml" ds:itemID="{16D6F6F4-BB52-40D7-8190-95A03F8A7000}">
  <ds:schemaRefs/>
</ds:datastoreItem>
</file>

<file path=customXml/itemProps4.xml><?xml version="1.0" encoding="utf-8"?>
<ds:datastoreItem xmlns:ds="http://schemas.openxmlformats.org/officeDocument/2006/customXml" ds:itemID="{FA907D75-A288-4D91-807F-4751BA9B7347}">
  <ds:schemaRefs/>
</ds:datastoreItem>
</file>

<file path=customXml/itemProps5.xml><?xml version="1.0" encoding="utf-8"?>
<ds:datastoreItem xmlns:ds="http://schemas.openxmlformats.org/officeDocument/2006/customXml" ds:itemID="{3EAD6AC1-A7D5-4DBD-BAE7-1BD712ACED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Hexagon labels (30 per page)</Template>
  <Pages>1</Pages>
  <Words>201</Words>
  <Characters>1150</Characters>
  <Lines>9</Lines>
  <Paragraphs>2</Paragraphs>
  <TotalTime>0</TotalTime>
  <ScaleCrop>false</ScaleCrop>
  <LinksUpToDate>false</LinksUpToDate>
  <CharactersWithSpaces>1349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2020-07-21T04:41:00Z</dcterms:created>
  <dcterms:modified xsi:type="dcterms:W3CDTF">2020-10-08T10:01:35Z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